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B4A" w:rsidRDefault="00174CCC" w:rsidP="007A6F63">
      <w:pPr>
        <w:pStyle w:val="Tittel"/>
      </w:pPr>
      <w:r w:rsidRPr="00DE675E">
        <w:rPr>
          <w:noProof/>
        </w:rPr>
        <w:drawing>
          <wp:anchor distT="0" distB="0" distL="114300" distR="114300" simplePos="0" relativeHeight="251627520" behindDoc="0" locked="0" layoutInCell="1" allowOverlap="1" wp14:anchorId="53BBCB7B" wp14:editId="667A0E90">
            <wp:simplePos x="0" y="0"/>
            <wp:positionH relativeFrom="column">
              <wp:posOffset>-306705</wp:posOffset>
            </wp:positionH>
            <wp:positionV relativeFrom="paragraph">
              <wp:posOffset>-1612</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F71FFD">
        <w:rPr>
          <w:noProof/>
        </w:rPr>
        <w:pict>
          <v:rect id="Rektangel 4" o:spid="_x0000_s1082" style="position:absolute;margin-left:.15pt;margin-top:-70.85pt;width:656.25pt;height:871.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" fillcolor="#f0e6d8" stroked="f" strokeweight="1pt">
            <v:path arrowok="t"/>
            <v:textbox>
              <w:txbxContent>
                <w:p w:rsidR="005D1537" w:rsidRDefault="005D1537" w:rsidP="00DE675E">
                  <w:pPr>
                    <w:jc w:val="center"/>
                  </w:pPr>
                </w:p>
              </w:txbxContent>
            </v:textbox>
            <w10:wrap anchorx="page"/>
          </v:rect>
        </w:pict>
      </w:r>
      <w:r w:rsidR="00DE675E" w:rsidRPr="00DE675E">
        <w:rPr>
          <w:noProof/>
        </w:rPr>
        <w:drawing>
          <wp:anchor distT="0" distB="0" distL="114300" distR="114300" simplePos="0" relativeHeight="251628544" behindDoc="0" locked="0" layoutInCell="1" allowOverlap="1" wp14:anchorId="738DA531" wp14:editId="1C0744CF">
            <wp:simplePos x="0" y="0"/>
            <wp:positionH relativeFrom="page">
              <wp:posOffset>3426460</wp:posOffset>
            </wp:positionH>
            <wp:positionV relativeFrom="paragraph">
              <wp:posOffset>4418330</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0"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71FFD">
        <w:rPr>
          <w:noProof/>
        </w:rPr>
        <w:pict>
          <v:shapetype id="_x0000_t202" coordsize="21600,21600" o:spt="202" path="m,l,21600r21600,l21600,xe">
            <v:stroke joinstyle="miter"/>
            <v:path gradientshapeok="t" o:connecttype="rect"/>
          </v:shapetype>
          <v:shape id="Tekstboks 2" o:spid="_x0000_s1081" type="#_x0000_t202" style="position:absolute;margin-left:-24.65pt;margin-top:689.45pt;width:181.35pt;height:19.85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" filled="f" stroked="f">
            <v:textbox style="mso-fit-shape-to-text:t">
              <w:txbxContent>
                <w:p w:rsidR="005D1537" w:rsidRPr="00B80B82" w:rsidRDefault="005D1537" w:rsidP="00DE675E">
                  <w:pPr>
                    <w:rPr>
                      <w:color w:val="000066"/>
                    </w:rPr>
                  </w:pPr>
                  <w:r w:rsidRPr="00B80B82">
                    <w:rPr>
                      <w:color w:val="000066"/>
                    </w:rPr>
                    <w:t>SSA-L-2018</w:t>
                  </w:r>
                </w:p>
              </w:txbxContent>
            </v:textbox>
            <w10:wrap type="square"/>
          </v:shape>
        </w:pict>
      </w:r>
      <w:r w:rsidR="00F71FFD">
        <w:rPr>
          <w:noProof/>
        </w:rPr>
        <w:pict>
          <v:shape id="_x0000_s1080" type="#_x0000_t202" style="position:absolute;margin-left:16.75pt;margin-top:91.7pt;width:392.25pt;height:172.8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" filled="f" stroked="f">
            <v:textbox style="mso-fit-shape-to-text:t">
              <w:txbxContent>
                <w:p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rsidR="005D1537" w:rsidRDefault="005D1537" w:rsidP="00DE675E">
                  <w:pPr>
                    <w:rPr>
                      <w:rFonts w:cs="Arial"/>
                      <w:b/>
                      <w:color w:val="000066"/>
                      <w:sz w:val="48"/>
                    </w:rPr>
                  </w:pPr>
                </w:p>
                <w:p w:rsidR="005D1537" w:rsidRDefault="005D1537" w:rsidP="00DE675E">
                  <w:pPr>
                    <w:rPr>
                      <w:rFonts w:cs="Arial"/>
                      <w:b/>
                      <w:color w:val="000066"/>
                      <w:sz w:val="48"/>
                    </w:rPr>
                  </w:pPr>
                </w:p>
                <w:p w:rsidR="005D1537" w:rsidRPr="00B80B82" w:rsidRDefault="005D1537" w:rsidP="00DE675E">
                  <w:pPr>
                    <w:rPr>
                      <w:rFonts w:cs="Arial"/>
                      <w:color w:val="1175DA"/>
                      <w:sz w:val="32"/>
                    </w:rPr>
                  </w:pPr>
                  <w:r w:rsidRPr="00B80B82">
                    <w:rPr>
                      <w:rFonts w:cs="Arial"/>
                      <w:color w:val="1175DA"/>
                      <w:sz w:val="32"/>
                    </w:rPr>
                    <w:t>Statens standardavtaler for IT-anskaffelser</w:t>
                  </w:r>
                </w:p>
                <w:p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rsidR="005D1537" w:rsidRPr="00B80B82" w:rsidRDefault="005D1537" w:rsidP="00DE675E">
                  <w:pPr>
                    <w:rPr>
                      <w:rFonts w:cs="Arial"/>
                      <w:color w:val="1175DA"/>
                      <w:sz w:val="32"/>
                    </w:rPr>
                  </w:pPr>
                </w:p>
              </w:txbxContent>
            </v:textbox>
            <w10:wrap type="square"/>
          </v:shape>
        </w:pict>
      </w:r>
    </w:p>
    <w:p w:rsidR="00530B4A" w:rsidRDefault="00530B4A" w:rsidP="007A6F63">
      <w:pPr>
        <w:pStyle w:val="Tittel"/>
      </w:pPr>
    </w:p>
    <w:p w:rsidR="00530B4A" w:rsidRDefault="00530B4A" w:rsidP="007A6F63">
      <w:pPr>
        <w:pStyle w:val="Tittel"/>
      </w:pPr>
    </w:p>
    <w:p w:rsidR="00530B4A" w:rsidRDefault="00F71FFD" w:rsidP="007A6F63">
      <w:pPr>
        <w:pStyle w:val="Tittel"/>
      </w:pPr>
      <w:r>
        <w:rPr>
          <w:noProof/>
        </w:rPr>
        <w:pict>
          <v:line id="Rett linje 11" o:spid="_x0000_s1079"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" strokecolor="#5b9bd5 [3204]" strokeweight=".5pt">
            <v:stroke joinstyle="miter"/>
            <o:lock v:ext="edit" shapetype="f"/>
          </v:line>
        </w:pict>
      </w:r>
    </w:p>
    <w:p w:rsidR="00530B4A" w:rsidRDefault="00530B4A" w:rsidP="007A6F63">
      <w:pPr>
        <w:pStyle w:val="Tittel"/>
      </w:pPr>
    </w:p>
    <w:p w:rsidR="00530B4A" w:rsidRDefault="00530B4A" w:rsidP="007A6F63">
      <w:pPr>
        <w:pStyle w:val="Tittel"/>
      </w:pPr>
    </w:p>
    <w:p w:rsidR="00530B4A" w:rsidRDefault="00530B4A" w:rsidP="007A6F63">
      <w:pPr>
        <w:pStyle w:val="Tittel"/>
      </w:pPr>
    </w:p>
    <w:p w:rsidR="00530B4A" w:rsidRDefault="00530B4A" w:rsidP="007A6F63">
      <w:pPr>
        <w:pStyle w:val="Tittel"/>
      </w:pPr>
    </w:p>
    <w:p w:rsidR="00530B4A" w:rsidRDefault="00530B4A" w:rsidP="007A6F63">
      <w:pPr>
        <w:pStyle w:val="Tittel"/>
      </w:pPr>
    </w:p>
    <w:p w:rsidR="00530B4A" w:rsidRDefault="00530B4A" w:rsidP="007A6F63">
      <w:pPr>
        <w:pStyle w:val="Tittel"/>
      </w:pPr>
    </w:p>
    <w:p w:rsidR="00530B4A" w:rsidRDefault="00530B4A" w:rsidP="007A6F63">
      <w:pPr>
        <w:pStyle w:val="Tittel"/>
      </w:pPr>
    </w:p>
    <w:p w:rsidR="00530B4A" w:rsidRDefault="00174CCC" w:rsidP="007A6F63">
      <w:pPr>
        <w:pStyle w:val="Tittel"/>
      </w:pPr>
      <w:r w:rsidRPr="00DE675E">
        <w:rPr>
          <w:noProof/>
        </w:rPr>
        <w:drawing>
          <wp:anchor distT="0" distB="0" distL="114300" distR="114300" simplePos="0" relativeHeight="251629568" behindDoc="0" locked="0" layoutInCell="1" allowOverlap="1" wp14:anchorId="5DE7845A" wp14:editId="15CD51A8">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201</w:t>
      </w:r>
      <w:r w:rsidR="00984808" w:rsidRPr="00E22561">
        <w:t>8</w:t>
      </w:r>
    </w:p>
    <w:p w:rsidR="005619BC" w:rsidRPr="00E22561" w:rsidRDefault="005619BC" w:rsidP="00D56017"/>
    <w:p w:rsidR="00D56017" w:rsidRPr="00E22561" w:rsidRDefault="00D56017" w:rsidP="00D56017"/>
    <w:p w:rsidR="00D56017" w:rsidRPr="00E22561" w:rsidRDefault="00B2640C" w:rsidP="007A6F63">
      <w:pPr>
        <w:pStyle w:val="Tittel"/>
      </w:pPr>
      <w:r w:rsidRPr="00E22561">
        <w:t>Innhold:</w:t>
      </w:r>
    </w:p>
    <w:p w:rsidR="00D13400" w:rsidRDefault="007A6F63">
      <w:pPr>
        <w:pStyle w:val="INNH1"/>
        <w:tabs>
          <w:tab w:val="right" w:leader="dot" w:pos="9062"/>
        </w:tabs>
        <w:rPr>
          <w:rFonts w:asciiTheme="minorHAnsi" w:eastAsiaTheme="minorEastAsia" w:hAnsiTheme="minorHAnsi" w:cstheme="minorBidi"/>
          <w:noProof/>
          <w:szCs w:val="22"/>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507588406" w:history="1">
        <w:r w:rsidR="00D13400" w:rsidRPr="00BB552E">
          <w:rPr>
            <w:rStyle w:val="Hyperkobling"/>
            <w:noProof/>
          </w:rPr>
          <w:t>Bilag 1: Kundens kravspesifikasjon</w:t>
        </w:r>
        <w:r w:rsidR="00D13400">
          <w:rPr>
            <w:noProof/>
            <w:webHidden/>
          </w:rPr>
          <w:tab/>
        </w:r>
        <w:r w:rsidR="00D13400">
          <w:rPr>
            <w:noProof/>
            <w:webHidden/>
          </w:rPr>
          <w:fldChar w:fldCharType="begin"/>
        </w:r>
        <w:r w:rsidR="00D13400">
          <w:rPr>
            <w:noProof/>
            <w:webHidden/>
          </w:rPr>
          <w:instrText xml:space="preserve"> PAGEREF _Toc507588406 \h </w:instrText>
        </w:r>
        <w:r w:rsidR="00D13400">
          <w:rPr>
            <w:noProof/>
            <w:webHidden/>
          </w:rPr>
        </w:r>
        <w:r w:rsidR="00D13400">
          <w:rPr>
            <w:noProof/>
            <w:webHidden/>
          </w:rPr>
          <w:fldChar w:fldCharType="separate"/>
        </w:r>
        <w:r w:rsidR="00F71FFD">
          <w:rPr>
            <w:noProof/>
            <w:webHidden/>
          </w:rPr>
          <w:t>3</w:t>
        </w:r>
        <w:r w:rsidR="00D13400">
          <w:rPr>
            <w:noProof/>
            <w:webHidden/>
          </w:rPr>
          <w:fldChar w:fldCharType="end"/>
        </w:r>
      </w:hyperlink>
    </w:p>
    <w:p w:rsidR="00D13400" w:rsidRDefault="00F71FFD">
      <w:pPr>
        <w:pStyle w:val="INNH1"/>
        <w:tabs>
          <w:tab w:val="right" w:leader="dot" w:pos="9062"/>
        </w:tabs>
        <w:rPr>
          <w:rFonts w:asciiTheme="minorHAnsi" w:eastAsiaTheme="minorEastAsia" w:hAnsiTheme="minorHAnsi" w:cstheme="minorBidi"/>
          <w:noProof/>
          <w:szCs w:val="22"/>
        </w:rPr>
      </w:pPr>
      <w:hyperlink w:anchor="_Toc507588407" w:history="1">
        <w:r w:rsidR="00D13400" w:rsidRPr="00BB552E">
          <w:rPr>
            <w:rStyle w:val="Hyperkobling"/>
            <w:noProof/>
          </w:rPr>
          <w:t>Bilag 2: Leverandørens beskrivelse av tjenesten</w:t>
        </w:r>
        <w:r w:rsidR="00D13400">
          <w:rPr>
            <w:noProof/>
            <w:webHidden/>
          </w:rPr>
          <w:tab/>
        </w:r>
        <w:r w:rsidR="00D13400">
          <w:rPr>
            <w:noProof/>
            <w:webHidden/>
          </w:rPr>
          <w:fldChar w:fldCharType="begin"/>
        </w:r>
        <w:r w:rsidR="00D13400">
          <w:rPr>
            <w:noProof/>
            <w:webHidden/>
          </w:rPr>
          <w:instrText xml:space="preserve"> PAGEREF _Toc507588407 \h </w:instrText>
        </w:r>
        <w:r w:rsidR="00D13400">
          <w:rPr>
            <w:noProof/>
            <w:webHidden/>
          </w:rPr>
        </w:r>
        <w:r w:rsidR="00D13400">
          <w:rPr>
            <w:noProof/>
            <w:webHidden/>
          </w:rPr>
          <w:fldChar w:fldCharType="separate"/>
        </w:r>
        <w:r>
          <w:rPr>
            <w:noProof/>
            <w:webHidden/>
          </w:rPr>
          <w:t>11</w:t>
        </w:r>
        <w:r w:rsidR="00D13400">
          <w:rPr>
            <w:noProof/>
            <w:webHidden/>
          </w:rPr>
          <w:fldChar w:fldCharType="end"/>
        </w:r>
      </w:hyperlink>
    </w:p>
    <w:p w:rsidR="00D13400" w:rsidRDefault="00F71FFD">
      <w:pPr>
        <w:pStyle w:val="INNH1"/>
        <w:tabs>
          <w:tab w:val="right" w:leader="dot" w:pos="9062"/>
        </w:tabs>
        <w:rPr>
          <w:rFonts w:asciiTheme="minorHAnsi" w:eastAsiaTheme="minorEastAsia" w:hAnsiTheme="minorHAnsi" w:cstheme="minorBidi"/>
          <w:noProof/>
          <w:szCs w:val="22"/>
        </w:rPr>
      </w:pPr>
      <w:hyperlink w:anchor="_Toc507588409" w:history="1">
        <w:r w:rsidR="00D13400" w:rsidRPr="00BB552E">
          <w:rPr>
            <w:rStyle w:val="Hyperkobling"/>
            <w:noProof/>
          </w:rPr>
          <w:t>Bilag 3: Plan for etableringsfasen</w:t>
        </w:r>
        <w:r w:rsidR="00D13400">
          <w:rPr>
            <w:noProof/>
            <w:webHidden/>
          </w:rPr>
          <w:tab/>
        </w:r>
        <w:r w:rsidR="00D13400">
          <w:rPr>
            <w:noProof/>
            <w:webHidden/>
          </w:rPr>
          <w:fldChar w:fldCharType="begin"/>
        </w:r>
        <w:r w:rsidR="00D13400">
          <w:rPr>
            <w:noProof/>
            <w:webHidden/>
          </w:rPr>
          <w:instrText xml:space="preserve"> PAGEREF _Toc507588409 \h </w:instrText>
        </w:r>
        <w:r w:rsidR="00D13400">
          <w:rPr>
            <w:noProof/>
            <w:webHidden/>
          </w:rPr>
        </w:r>
        <w:r w:rsidR="00D13400">
          <w:rPr>
            <w:noProof/>
            <w:webHidden/>
          </w:rPr>
          <w:fldChar w:fldCharType="separate"/>
        </w:r>
        <w:r>
          <w:rPr>
            <w:noProof/>
            <w:webHidden/>
          </w:rPr>
          <w:t>13</w:t>
        </w:r>
        <w:r w:rsidR="00D13400">
          <w:rPr>
            <w:noProof/>
            <w:webHidden/>
          </w:rPr>
          <w:fldChar w:fldCharType="end"/>
        </w:r>
      </w:hyperlink>
    </w:p>
    <w:p w:rsidR="00D13400" w:rsidRDefault="00F71FFD">
      <w:pPr>
        <w:pStyle w:val="INNH1"/>
        <w:tabs>
          <w:tab w:val="right" w:leader="dot" w:pos="9062"/>
        </w:tabs>
        <w:rPr>
          <w:rFonts w:asciiTheme="minorHAnsi" w:eastAsiaTheme="minorEastAsia" w:hAnsiTheme="minorHAnsi" w:cstheme="minorBidi"/>
          <w:noProof/>
          <w:szCs w:val="22"/>
        </w:rPr>
      </w:pPr>
      <w:hyperlink w:anchor="_Toc507588410" w:history="1">
        <w:r w:rsidR="00D13400" w:rsidRPr="00BB552E">
          <w:rPr>
            <w:rStyle w:val="Hyperkobling"/>
            <w:noProof/>
          </w:rPr>
          <w:t>Bilag 4: Tjenestenivå med standardiserte kompensasjoner</w:t>
        </w:r>
        <w:r w:rsidR="00D13400">
          <w:rPr>
            <w:noProof/>
            <w:webHidden/>
          </w:rPr>
          <w:tab/>
        </w:r>
        <w:r w:rsidR="00D13400">
          <w:rPr>
            <w:noProof/>
            <w:webHidden/>
          </w:rPr>
          <w:fldChar w:fldCharType="begin"/>
        </w:r>
        <w:r w:rsidR="00D13400">
          <w:rPr>
            <w:noProof/>
            <w:webHidden/>
          </w:rPr>
          <w:instrText xml:space="preserve"> PAGEREF _Toc507588410 \h </w:instrText>
        </w:r>
        <w:r w:rsidR="00D13400">
          <w:rPr>
            <w:noProof/>
            <w:webHidden/>
          </w:rPr>
        </w:r>
        <w:r w:rsidR="00D13400">
          <w:rPr>
            <w:noProof/>
            <w:webHidden/>
          </w:rPr>
          <w:fldChar w:fldCharType="separate"/>
        </w:r>
        <w:r>
          <w:rPr>
            <w:noProof/>
            <w:webHidden/>
          </w:rPr>
          <w:t>15</w:t>
        </w:r>
        <w:r w:rsidR="00D13400">
          <w:rPr>
            <w:noProof/>
            <w:webHidden/>
          </w:rPr>
          <w:fldChar w:fldCharType="end"/>
        </w:r>
      </w:hyperlink>
    </w:p>
    <w:p w:rsidR="00D13400" w:rsidRDefault="00F71FFD">
      <w:pPr>
        <w:pStyle w:val="INNH1"/>
        <w:tabs>
          <w:tab w:val="right" w:leader="dot" w:pos="9062"/>
        </w:tabs>
        <w:rPr>
          <w:rFonts w:asciiTheme="minorHAnsi" w:eastAsiaTheme="minorEastAsia" w:hAnsiTheme="minorHAnsi" w:cstheme="minorBidi"/>
          <w:noProof/>
          <w:szCs w:val="22"/>
        </w:rPr>
      </w:pPr>
      <w:hyperlink w:anchor="_Toc507588411" w:history="1">
        <w:r w:rsidR="00D13400" w:rsidRPr="00BB552E">
          <w:rPr>
            <w:rStyle w:val="Hyperkobling"/>
            <w:noProof/>
          </w:rPr>
          <w:t>Bilag 5: Administrative bestemmelser</w:t>
        </w:r>
        <w:r w:rsidR="00D13400">
          <w:rPr>
            <w:noProof/>
            <w:webHidden/>
          </w:rPr>
          <w:tab/>
        </w:r>
        <w:r w:rsidR="00D13400">
          <w:rPr>
            <w:noProof/>
            <w:webHidden/>
          </w:rPr>
          <w:fldChar w:fldCharType="begin"/>
        </w:r>
        <w:r w:rsidR="00D13400">
          <w:rPr>
            <w:noProof/>
            <w:webHidden/>
          </w:rPr>
          <w:instrText xml:space="preserve"> PAGEREF _Toc507588411 \h </w:instrText>
        </w:r>
        <w:r w:rsidR="00D13400">
          <w:rPr>
            <w:noProof/>
            <w:webHidden/>
          </w:rPr>
        </w:r>
        <w:r w:rsidR="00D13400">
          <w:rPr>
            <w:noProof/>
            <w:webHidden/>
          </w:rPr>
          <w:fldChar w:fldCharType="separate"/>
        </w:r>
        <w:r>
          <w:rPr>
            <w:noProof/>
            <w:webHidden/>
          </w:rPr>
          <w:t>16</w:t>
        </w:r>
        <w:r w:rsidR="00D13400">
          <w:rPr>
            <w:noProof/>
            <w:webHidden/>
          </w:rPr>
          <w:fldChar w:fldCharType="end"/>
        </w:r>
      </w:hyperlink>
    </w:p>
    <w:p w:rsidR="00D13400" w:rsidRDefault="00F71FFD">
      <w:pPr>
        <w:pStyle w:val="INNH1"/>
        <w:tabs>
          <w:tab w:val="right" w:leader="dot" w:pos="9062"/>
        </w:tabs>
        <w:rPr>
          <w:rFonts w:asciiTheme="minorHAnsi" w:eastAsiaTheme="minorEastAsia" w:hAnsiTheme="minorHAnsi" w:cstheme="minorBidi"/>
          <w:noProof/>
          <w:szCs w:val="22"/>
        </w:rPr>
      </w:pPr>
      <w:hyperlink w:anchor="_Toc507588412" w:history="1">
        <w:r w:rsidR="00D13400" w:rsidRPr="00BB552E">
          <w:rPr>
            <w:rStyle w:val="Hyperkobling"/>
            <w:noProof/>
          </w:rPr>
          <w:t>Bilag 6: Samlet pris og prisbestemmelser</w:t>
        </w:r>
        <w:r w:rsidR="00D13400">
          <w:rPr>
            <w:noProof/>
            <w:webHidden/>
          </w:rPr>
          <w:tab/>
        </w:r>
        <w:r w:rsidR="00D13400">
          <w:rPr>
            <w:noProof/>
            <w:webHidden/>
          </w:rPr>
          <w:fldChar w:fldCharType="begin"/>
        </w:r>
        <w:r w:rsidR="00D13400">
          <w:rPr>
            <w:noProof/>
            <w:webHidden/>
          </w:rPr>
          <w:instrText xml:space="preserve"> PAGEREF _Toc507588412 \h </w:instrText>
        </w:r>
        <w:r w:rsidR="00D13400">
          <w:rPr>
            <w:noProof/>
            <w:webHidden/>
          </w:rPr>
        </w:r>
        <w:r w:rsidR="00D13400">
          <w:rPr>
            <w:noProof/>
            <w:webHidden/>
          </w:rPr>
          <w:fldChar w:fldCharType="separate"/>
        </w:r>
        <w:r>
          <w:rPr>
            <w:noProof/>
            <w:webHidden/>
          </w:rPr>
          <w:t>18</w:t>
        </w:r>
        <w:r w:rsidR="00D13400">
          <w:rPr>
            <w:noProof/>
            <w:webHidden/>
          </w:rPr>
          <w:fldChar w:fldCharType="end"/>
        </w:r>
      </w:hyperlink>
    </w:p>
    <w:p w:rsidR="00D13400" w:rsidRDefault="00F71FFD">
      <w:pPr>
        <w:pStyle w:val="INNH1"/>
        <w:tabs>
          <w:tab w:val="right" w:leader="dot" w:pos="9062"/>
        </w:tabs>
        <w:rPr>
          <w:rFonts w:asciiTheme="minorHAnsi" w:eastAsiaTheme="minorEastAsia" w:hAnsiTheme="minorHAnsi" w:cstheme="minorBidi"/>
          <w:noProof/>
          <w:szCs w:val="22"/>
        </w:rPr>
      </w:pPr>
      <w:hyperlink w:anchor="_Toc507588413" w:history="1">
        <w:r w:rsidR="00D13400" w:rsidRPr="00BB552E">
          <w:rPr>
            <w:rStyle w:val="Hyperkobling"/>
            <w:noProof/>
          </w:rPr>
          <w:t>Bilag 7: Endringer i den generelle avtaleteksten</w:t>
        </w:r>
        <w:r w:rsidR="00D13400">
          <w:rPr>
            <w:noProof/>
            <w:webHidden/>
          </w:rPr>
          <w:tab/>
        </w:r>
        <w:r w:rsidR="00D13400">
          <w:rPr>
            <w:noProof/>
            <w:webHidden/>
          </w:rPr>
          <w:fldChar w:fldCharType="begin"/>
        </w:r>
        <w:r w:rsidR="00D13400">
          <w:rPr>
            <w:noProof/>
            <w:webHidden/>
          </w:rPr>
          <w:instrText xml:space="preserve"> PAGEREF _Toc507588413 \h </w:instrText>
        </w:r>
        <w:r w:rsidR="00D13400">
          <w:rPr>
            <w:noProof/>
            <w:webHidden/>
          </w:rPr>
        </w:r>
        <w:r w:rsidR="00D13400">
          <w:rPr>
            <w:noProof/>
            <w:webHidden/>
          </w:rPr>
          <w:fldChar w:fldCharType="separate"/>
        </w:r>
        <w:r>
          <w:rPr>
            <w:noProof/>
            <w:webHidden/>
          </w:rPr>
          <w:t>21</w:t>
        </w:r>
        <w:r w:rsidR="00D13400">
          <w:rPr>
            <w:noProof/>
            <w:webHidden/>
          </w:rPr>
          <w:fldChar w:fldCharType="end"/>
        </w:r>
      </w:hyperlink>
    </w:p>
    <w:p w:rsidR="00D13400" w:rsidRDefault="00F71FFD">
      <w:pPr>
        <w:pStyle w:val="INNH1"/>
        <w:tabs>
          <w:tab w:val="right" w:leader="dot" w:pos="9062"/>
        </w:tabs>
        <w:rPr>
          <w:rFonts w:asciiTheme="minorHAnsi" w:eastAsiaTheme="minorEastAsia" w:hAnsiTheme="minorHAnsi" w:cstheme="minorBidi"/>
          <w:noProof/>
          <w:szCs w:val="22"/>
        </w:rPr>
      </w:pPr>
      <w:hyperlink w:anchor="_Toc507588414" w:history="1">
        <w:r w:rsidR="00D13400" w:rsidRPr="00BB552E">
          <w:rPr>
            <w:rStyle w:val="Hyperkobling"/>
            <w:noProof/>
          </w:rPr>
          <w:t>Bilag 8: Endringer av tjenesten etter avtaleinngåelsen</w:t>
        </w:r>
        <w:r w:rsidR="00D13400">
          <w:rPr>
            <w:noProof/>
            <w:webHidden/>
          </w:rPr>
          <w:tab/>
        </w:r>
        <w:r w:rsidR="00D13400">
          <w:rPr>
            <w:noProof/>
            <w:webHidden/>
          </w:rPr>
          <w:fldChar w:fldCharType="begin"/>
        </w:r>
        <w:r w:rsidR="00D13400">
          <w:rPr>
            <w:noProof/>
            <w:webHidden/>
          </w:rPr>
          <w:instrText xml:space="preserve"> PAGEREF _Toc507588414 \h </w:instrText>
        </w:r>
        <w:r w:rsidR="00D13400">
          <w:rPr>
            <w:noProof/>
            <w:webHidden/>
          </w:rPr>
        </w:r>
        <w:r w:rsidR="00D13400">
          <w:rPr>
            <w:noProof/>
            <w:webHidden/>
          </w:rPr>
          <w:fldChar w:fldCharType="separate"/>
        </w:r>
        <w:r>
          <w:rPr>
            <w:noProof/>
            <w:webHidden/>
          </w:rPr>
          <w:t>22</w:t>
        </w:r>
        <w:r w:rsidR="00D13400">
          <w:rPr>
            <w:noProof/>
            <w:webHidden/>
          </w:rPr>
          <w:fldChar w:fldCharType="end"/>
        </w:r>
      </w:hyperlink>
    </w:p>
    <w:p w:rsidR="00D13400" w:rsidRDefault="00F71FFD">
      <w:pPr>
        <w:pStyle w:val="INNH1"/>
        <w:tabs>
          <w:tab w:val="right" w:leader="dot" w:pos="9062"/>
        </w:tabs>
        <w:rPr>
          <w:rFonts w:asciiTheme="minorHAnsi" w:eastAsiaTheme="minorEastAsia" w:hAnsiTheme="minorHAnsi" w:cstheme="minorBidi"/>
          <w:noProof/>
          <w:szCs w:val="22"/>
        </w:rPr>
      </w:pPr>
      <w:hyperlink w:anchor="_Toc507588415" w:history="1">
        <w:r w:rsidR="00D13400" w:rsidRPr="00BB552E">
          <w:rPr>
            <w:rStyle w:val="Hyperkobling"/>
            <w:noProof/>
          </w:rPr>
          <w:t>Bilag 9: Vilkår for Kundens tilgang og bruk av tredjepartsleveranser</w:t>
        </w:r>
        <w:r w:rsidR="00D13400">
          <w:rPr>
            <w:noProof/>
            <w:webHidden/>
          </w:rPr>
          <w:tab/>
        </w:r>
        <w:r w:rsidR="00D13400">
          <w:rPr>
            <w:noProof/>
            <w:webHidden/>
          </w:rPr>
          <w:fldChar w:fldCharType="begin"/>
        </w:r>
        <w:r w:rsidR="00D13400">
          <w:rPr>
            <w:noProof/>
            <w:webHidden/>
          </w:rPr>
          <w:instrText xml:space="preserve"> PAGEREF _Toc507588415 \h </w:instrText>
        </w:r>
        <w:r w:rsidR="00D13400">
          <w:rPr>
            <w:noProof/>
            <w:webHidden/>
          </w:rPr>
        </w:r>
        <w:r w:rsidR="00D13400">
          <w:rPr>
            <w:noProof/>
            <w:webHidden/>
          </w:rPr>
          <w:fldChar w:fldCharType="separate"/>
        </w:r>
        <w:r>
          <w:rPr>
            <w:noProof/>
            <w:webHidden/>
          </w:rPr>
          <w:t>23</w:t>
        </w:r>
        <w:r w:rsidR="00D13400">
          <w:rPr>
            <w:noProof/>
            <w:webHidden/>
          </w:rPr>
          <w:fldChar w:fldCharType="end"/>
        </w:r>
      </w:hyperlink>
    </w:p>
    <w:p w:rsidR="00D56017" w:rsidRPr="00E22561" w:rsidRDefault="007A6F63" w:rsidP="00A17B18">
      <w:pPr>
        <w:spacing w:after="60"/>
        <w:rPr>
          <w:rFonts w:cs="Arial"/>
          <w:sz w:val="28"/>
          <w:szCs w:val="28"/>
        </w:rPr>
      </w:pPr>
      <w:r w:rsidRPr="00E22561">
        <w:rPr>
          <w:rFonts w:cs="Arial"/>
          <w:sz w:val="28"/>
          <w:szCs w:val="28"/>
        </w:rPr>
        <w:fldChar w:fldCharType="end"/>
      </w:r>
      <w:bookmarkStart w:id="0" w:name="_GoBack"/>
      <w:bookmarkEnd w:id="0"/>
    </w:p>
    <w:p w:rsidR="005619BC" w:rsidRDefault="00F71FFD" w:rsidP="00A17B18">
      <w:pPr>
        <w:spacing w:after="60"/>
        <w:rPr>
          <w:rFonts w:cs="Arial"/>
          <w:sz w:val="28"/>
          <w:szCs w:val="28"/>
        </w:rPr>
      </w:pPr>
      <w:r>
        <w:rPr>
          <w:noProof/>
        </w:rPr>
        <w:pict>
          <v:roundrect id="Avrundet rektangel 17" o:spid="_x0000_s1078" style="position:absolute;margin-left:.4pt;margin-top:8.9pt;width:439.5pt;height:215.2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" fillcolor="#5b9bd5 [3204]" strokecolor="#1f4d78 [1604]" strokeweight="1pt">
            <v:stroke joinstyle="miter"/>
            <v:path arrowok="t"/>
            <v:textbox>
              <w:txbxContent>
                <w:p w:rsidR="005D1537" w:rsidRDefault="005D1537" w:rsidP="00B47E6E">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 xml:space="preserve">krysshenvisningene strykes. Det er med andre ord kun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rsidR="005D1537" w:rsidRDefault="005D1537" w:rsidP="00B47E6E"/>
                <w:p w:rsidR="005D1537" w:rsidRDefault="005D1537" w:rsidP="00B47E6E">
                  <w:r>
                    <w:t xml:space="preserve">Melding om eventuell feil, uklarheter eller øvrige innspill vedrørende veiledningen bes rettet til: </w:t>
                  </w:r>
                  <w:hyperlink r:id="rId12" w:history="1">
                    <w:r w:rsidRPr="00E35B07">
                      <w:rPr>
                        <w:rStyle w:val="Hyperkobling"/>
                      </w:rPr>
                      <w:t>ssa-post@difi.no</w:t>
                    </w:r>
                  </w:hyperlink>
                  <w:r>
                    <w:t xml:space="preserve"> med «SSA-L» som innledning i emnefeltet.</w:t>
                  </w:r>
                </w:p>
              </w:txbxContent>
            </v:textbox>
          </v:roundrect>
        </w:pict>
      </w:r>
    </w:p>
    <w:p w:rsidR="00735B93" w:rsidRPr="00B11964" w:rsidRDefault="00735B93" w:rsidP="00B47E6E">
      <w:pPr>
        <w:sectPr w:rsidR="00735B93" w:rsidRPr="00B11964" w:rsidSect="005619BC">
          <w:headerReference w:type="default" r:id="rId13"/>
          <w:footerReference w:type="default" r:id="rId14"/>
          <w:pgSz w:w="11906" w:h="16838"/>
          <w:pgMar w:top="1417" w:right="1417" w:bottom="1417" w:left="1417" w:header="708" w:footer="708" w:gutter="0"/>
          <w:cols w:space="708"/>
          <w:titlePg/>
          <w:docGrid w:linePitch="360"/>
        </w:sectPr>
      </w:pPr>
    </w:p>
    <w:p w:rsidR="00EE6CD2" w:rsidRPr="00DE7D3A" w:rsidRDefault="00EE6CD2" w:rsidP="00DE7D3A">
      <w:pPr>
        <w:pStyle w:val="Overskrift1"/>
      </w:pPr>
      <w:bookmarkStart w:id="1" w:name="_Toc507588406"/>
      <w:r w:rsidRPr="00E22561">
        <w:lastRenderedPageBreak/>
        <w:t>Bilag 1</w:t>
      </w:r>
      <w:r w:rsidR="00656D8F" w:rsidRPr="00E22561">
        <w:t>:</w:t>
      </w:r>
      <w:r w:rsidR="00CA78D4" w:rsidRPr="00E22561">
        <w:t xml:space="preserve"> </w:t>
      </w:r>
      <w:r w:rsidRPr="00E22561">
        <w:t>Kundens kravspesifikasjon</w:t>
      </w:r>
      <w:bookmarkEnd w:id="1"/>
    </w:p>
    <w:p w:rsidR="00B02D85" w:rsidRDefault="00A2181C" w:rsidP="00924541">
      <w:pPr>
        <w:pStyle w:val="Overskrift2"/>
      </w:pPr>
      <w:r w:rsidRPr="00E22561">
        <w:t>Avtalen</w:t>
      </w:r>
      <w:r w:rsidR="00901C54" w:rsidRPr="00E22561">
        <w:t>s</w:t>
      </w:r>
      <w:r w:rsidRPr="00E22561">
        <w:t xml:space="preserve"> punkt 1.1 Avtalens omfang</w:t>
      </w:r>
    </w:p>
    <w:p w:rsidR="005F2A80" w:rsidRPr="005F2A80" w:rsidRDefault="005F2A80" w:rsidP="005F2A80">
      <w:r>
        <w:t>[Eventuell tekst]</w:t>
      </w:r>
    </w:p>
    <w:p w:rsidR="00176D97" w:rsidRDefault="00F71FFD" w:rsidP="0012656F">
      <w:r>
        <w:rPr>
          <w:noProof/>
        </w:rPr>
        <w:pict>
          <v:roundrect id="Avrundet rektangel 19" o:spid="_x0000_s1077" style="position:absolute;margin-left:.4pt;margin-top:7.2pt;width:443.25pt;height:546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" fillcolor="#5b9bd5 [3204]" strokecolor="#1f4d78 [1604]" strokeweight="1pt">
            <v:stroke joinstyle="miter"/>
            <v:path arrowok="t"/>
            <v:textbox>
              <w:txbxContent>
                <w:p w:rsidR="005D1537" w:rsidRDefault="005D1537" w:rsidP="00176D97">
                  <w:pPr>
                    <w:rPr>
                      <w:b/>
                      <w:u w:val="single"/>
                    </w:rPr>
                  </w:pPr>
                  <w:r w:rsidRPr="00E74144">
                    <w:rPr>
                      <w:b/>
                      <w:u w:val="single"/>
                    </w:rPr>
                    <w:t>Nærmere om avtalens anvendelsesområde</w:t>
                  </w:r>
                </w:p>
                <w:p w:rsidR="005D1537" w:rsidRPr="00E74144" w:rsidRDefault="005D1537" w:rsidP="00176D97">
                  <w:pPr>
                    <w:rPr>
                      <w:b/>
                      <w:u w:val="single"/>
                    </w:rPr>
                  </w:pPr>
                </w:p>
                <w:p w:rsidR="005D1537" w:rsidRPr="00E22561" w:rsidRDefault="005D1537" w:rsidP="00176D97">
                  <w:r w:rsidRPr="00E22561">
                    <w:t>Avtalen gjelder løpende levering av tjenester over internett («as-a-service»). Dette kan for eksempel være</w:t>
                  </w:r>
                  <w:r>
                    <w:t xml:space="preserve"> </w:t>
                  </w:r>
                  <w:r w:rsidRPr="00E22561">
                    <w:t>skytjenester</w:t>
                  </w:r>
                  <w:r>
                    <w:t>/</w:t>
                  </w:r>
                  <w:r w:rsidRPr="00E22561">
                    <w:t xml:space="preserve">abonnementstjenester. Avtalen omfatter også drift og vedlikehold av den aktuelle tjenesten. Avtalen egner seg best </w:t>
                  </w:r>
                  <w:r>
                    <w:t>ved</w:t>
                  </w:r>
                  <w:r w:rsidRPr="00E22561">
                    <w:t xml:space="preserve"> levering av standardtjenester.  </w:t>
                  </w:r>
                </w:p>
                <w:p w:rsidR="005D1537" w:rsidRPr="00E22561" w:rsidRDefault="005D1537" w:rsidP="00176D97"/>
                <w:p w:rsidR="005D1537" w:rsidRPr="00E22561" w:rsidRDefault="005D1537" w:rsidP="00176D97">
                  <w:r w:rsidRPr="00E22561">
                    <w:t xml:space="preserve">Tjenesteleveranser av denne art deles gjerne inn i </w:t>
                  </w:r>
                  <w:r w:rsidRPr="00FB1D39">
                    <w:t>tre hovedkategorier:</w:t>
                  </w:r>
                  <w:r w:rsidRPr="00E22561">
                    <w:rPr>
                      <w:u w:val="single"/>
                    </w:rPr>
                    <w:t xml:space="preserve"> </w:t>
                  </w:r>
                </w:p>
                <w:p w:rsidR="005D1537" w:rsidRPr="00E22561" w:rsidRDefault="005D1537" w:rsidP="00176D97">
                  <w:pPr>
                    <w:numPr>
                      <w:ilvl w:val="1"/>
                      <w:numId w:val="17"/>
                    </w:numPr>
                    <w:rPr>
                      <w:lang w:val="en-US"/>
                    </w:rPr>
                  </w:pPr>
                  <w:r w:rsidRPr="00E22561">
                    <w:rPr>
                      <w:lang w:val="en-US"/>
                    </w:rPr>
                    <w:t>Infrastructure-as-a-service – «IaaS»</w:t>
                  </w:r>
                </w:p>
                <w:p w:rsidR="005D1537" w:rsidRPr="00E22561" w:rsidRDefault="005D1537" w:rsidP="00176D97">
                  <w:pPr>
                    <w:numPr>
                      <w:ilvl w:val="1"/>
                      <w:numId w:val="17"/>
                    </w:numPr>
                    <w:rPr>
                      <w:lang w:val="en-US"/>
                    </w:rPr>
                  </w:pPr>
                  <w:r w:rsidRPr="00E22561">
                    <w:rPr>
                      <w:lang w:val="en-US"/>
                    </w:rPr>
                    <w:t>Platform-as-a-service – «PaaS»</w:t>
                  </w:r>
                </w:p>
                <w:p w:rsidR="005D1537" w:rsidRPr="00E22561" w:rsidRDefault="005D1537" w:rsidP="00176D97">
                  <w:pPr>
                    <w:numPr>
                      <w:ilvl w:val="1"/>
                      <w:numId w:val="17"/>
                    </w:numPr>
                    <w:rPr>
                      <w:lang w:val="en-US"/>
                    </w:rPr>
                  </w:pPr>
                  <w:r w:rsidRPr="00E22561">
                    <w:rPr>
                      <w:lang w:val="en-US"/>
                    </w:rPr>
                    <w:t>Software-as-a-service – «SaaS»</w:t>
                  </w:r>
                </w:p>
                <w:p w:rsidR="005D1537" w:rsidRPr="00E22561" w:rsidRDefault="005D1537" w:rsidP="00176D97">
                  <w:pPr>
                    <w:rPr>
                      <w:lang w:val="en-US"/>
                    </w:rPr>
                  </w:pPr>
                </w:p>
                <w:p w:rsidR="005D1537" w:rsidRPr="00E22561" w:rsidRDefault="005D1537" w:rsidP="00176D97">
                  <w:r w:rsidRPr="00E22561">
                    <w:t>Ulik fleksibilitet og kontroll skiller kategoriene:</w:t>
                  </w:r>
                </w:p>
                <w:p w:rsidR="005D1537" w:rsidRPr="00E22561" w:rsidRDefault="005D1537" w:rsidP="00176D97"/>
                <w:p w:rsidR="005D1537" w:rsidRPr="00E22561" w:rsidRDefault="005D1537" w:rsidP="00176D97">
                  <w:pPr>
                    <w:pStyle w:val="Listeavsnitt"/>
                    <w:numPr>
                      <w:ilvl w:val="0"/>
                      <w:numId w:val="21"/>
                    </w:numPr>
                  </w:pPr>
                  <w:r w:rsidRPr="00E22561">
                    <w:rPr>
                      <w:u w:val="single"/>
                    </w:rPr>
                    <w:t xml:space="preserve">IaaS: </w:t>
                  </w:r>
                </w:p>
                <w:p w:rsidR="005D1537" w:rsidRPr="00E22561" w:rsidRDefault="005D1537" w:rsidP="00176D97">
                  <w:pPr>
                    <w:numPr>
                      <w:ilvl w:val="1"/>
                      <w:numId w:val="17"/>
                    </w:numPr>
                  </w:pPr>
                  <w:r w:rsidRPr="00E22561">
                    <w:t>Levering av datainfrastruktur over et nettverk</w:t>
                  </w:r>
                </w:p>
                <w:p w:rsidR="005D1537" w:rsidRPr="00E22561" w:rsidRDefault="005D1537" w:rsidP="00176D97">
                  <w:pPr>
                    <w:numPr>
                      <w:ilvl w:val="1"/>
                      <w:numId w:val="17"/>
                    </w:numPr>
                  </w:pPr>
                  <w:r w:rsidRPr="00E22561">
                    <w:t>Kunden har kontroll over hva han benytter infrastrukturen til: applikasjoner, servere, operativsystemer og/eller lagring</w:t>
                  </w:r>
                </w:p>
                <w:p w:rsidR="005D1537" w:rsidRPr="00E22561" w:rsidRDefault="005D1537" w:rsidP="00176D97"/>
                <w:p w:rsidR="005D1537" w:rsidRPr="00E22561" w:rsidRDefault="005D1537" w:rsidP="00176D97">
                  <w:pPr>
                    <w:pStyle w:val="Listeavsnitt"/>
                    <w:numPr>
                      <w:ilvl w:val="0"/>
                      <w:numId w:val="20"/>
                    </w:numPr>
                  </w:pPr>
                  <w:r w:rsidRPr="00E22561">
                    <w:rPr>
                      <w:u w:val="single"/>
                    </w:rPr>
                    <w:t>PaaS</w:t>
                  </w:r>
                </w:p>
                <w:p w:rsidR="005D1537" w:rsidRPr="00E22561" w:rsidRDefault="005D1537" w:rsidP="00176D97">
                  <w:pPr>
                    <w:numPr>
                      <w:ilvl w:val="1"/>
                      <w:numId w:val="17"/>
                    </w:numPr>
                  </w:pPr>
                  <w:r w:rsidRPr="00E22561">
                    <w:t xml:space="preserve">Levering av plattform/driftsmiljø hvor kunden kan innføre eller utvikle applikasjoner </w:t>
                  </w:r>
                </w:p>
                <w:p w:rsidR="005D1537" w:rsidRPr="00E22561" w:rsidRDefault="005D1537" w:rsidP="00176D97">
                  <w:pPr>
                    <w:numPr>
                      <w:ilvl w:val="1"/>
                      <w:numId w:val="17"/>
                    </w:numPr>
                  </w:pPr>
                  <w:r w:rsidRPr="00E22561">
                    <w:t>Kunden har kontroll over egne applikasjoner, men har ikke kontroll over nettverk, servere, operativsystemer eller lagring</w:t>
                  </w:r>
                </w:p>
                <w:p w:rsidR="005D1537" w:rsidRPr="00E22561" w:rsidRDefault="005D1537" w:rsidP="00176D97">
                  <w:pPr>
                    <w:rPr>
                      <w:u w:val="single"/>
                    </w:rPr>
                  </w:pPr>
                </w:p>
                <w:p w:rsidR="005D1537" w:rsidRPr="00E22561" w:rsidRDefault="005D1537" w:rsidP="00176D97">
                  <w:pPr>
                    <w:pStyle w:val="Listeavsnitt"/>
                    <w:numPr>
                      <w:ilvl w:val="0"/>
                      <w:numId w:val="19"/>
                    </w:numPr>
                  </w:pPr>
                  <w:r w:rsidRPr="00E22561">
                    <w:rPr>
                      <w:u w:val="single"/>
                    </w:rPr>
                    <w:t>SaaS</w:t>
                  </w:r>
                </w:p>
                <w:p w:rsidR="005D1537" w:rsidRPr="00E22561" w:rsidRDefault="005D1537" w:rsidP="00176D97">
                  <w:pPr>
                    <w:numPr>
                      <w:ilvl w:val="1"/>
                      <w:numId w:val="17"/>
                    </w:numPr>
                  </w:pPr>
                  <w:r w:rsidRPr="00E22561">
                    <w:t>Utgangspunkt: Levering av eksisterende programvareapplikasjoner</w:t>
                  </w:r>
                </w:p>
                <w:p w:rsidR="005D1537" w:rsidRPr="00E22561" w:rsidRDefault="005D1537" w:rsidP="00176D97">
                  <w:pPr>
                    <w:numPr>
                      <w:ilvl w:val="1"/>
                      <w:numId w:val="17"/>
                    </w:numPr>
                  </w:pPr>
                  <w:r w:rsidRPr="00E22561">
                    <w:t>Kunden har ikke kontroll over applikasjoner, nettverk, servere, operativsystemer eller lagringsmuligheter</w:t>
                  </w:r>
                </w:p>
                <w:p w:rsidR="005D1537" w:rsidRPr="00E22561" w:rsidRDefault="005D1537" w:rsidP="00176D97"/>
                <w:p w:rsidR="005D1537" w:rsidRDefault="005D1537" w:rsidP="008866E8">
                  <w:r w:rsidRPr="00E22561">
                    <w:t xml:space="preserve">Avtalen </w:t>
                  </w:r>
                  <w:r>
                    <w:t>er egnet ved alle</w:t>
                  </w:r>
                  <w:r w:rsidRPr="00E22561">
                    <w:t xml:space="preserve"> tjenestekategorie</w:t>
                  </w:r>
                  <w:r>
                    <w:t>ne</w:t>
                  </w:r>
                  <w:r w:rsidRPr="00E22561">
                    <w:t xml:space="preserve">. </w:t>
                  </w:r>
                  <w:r>
                    <w:t>Ved</w:t>
                  </w:r>
                  <w:r w:rsidRPr="00E22561">
                    <w:t xml:space="preserve"> kompliserte driftstjenester knyttet til systemer og/eller flere applikasjoner vil </w:t>
                  </w:r>
                  <w:r>
                    <w:t xml:space="preserve">imidlertid </w:t>
                  </w:r>
                  <w:r w:rsidRPr="00E22561">
                    <w:t xml:space="preserve">SSA-D være </w:t>
                  </w:r>
                  <w:r>
                    <w:t>bedre</w:t>
                  </w:r>
                  <w:r w:rsidRPr="00E22561">
                    <w:t xml:space="preserve"> egnet. Der </w:t>
                  </w:r>
                  <w:r>
                    <w:t>Kunden</w:t>
                  </w:r>
                  <w:r w:rsidRPr="00E22561">
                    <w:t xml:space="preserve"> </w:t>
                  </w:r>
                  <w:r>
                    <w:t>har behov for</w:t>
                  </w:r>
                  <w:r w:rsidRPr="00E22561">
                    <w:t xml:space="preserve"> en samarbeidspartner til applikasjonsforvaltning og optimalisering av de skytjenester/applikasjoner </w:t>
                  </w:r>
                  <w:r>
                    <w:t>Kunden allerede</w:t>
                  </w:r>
                  <w:r w:rsidRPr="00E22561">
                    <w:t xml:space="preserve"> har tilgang til, vil en konsulentavtale være </w:t>
                  </w:r>
                  <w:r>
                    <w:t>bedre</w:t>
                  </w:r>
                  <w:r w:rsidRPr="00E22561">
                    <w:t xml:space="preserve"> egnet; </w:t>
                  </w:r>
                  <w:r>
                    <w:t>Oppdragsavtalen (</w:t>
                  </w:r>
                  <w:r w:rsidRPr="00E22561">
                    <w:t>SSA-O</w:t>
                  </w:r>
                  <w:r>
                    <w:t>)</w:t>
                  </w:r>
                  <w:r w:rsidRPr="00E22561">
                    <w:t xml:space="preserve"> eller </w:t>
                  </w:r>
                  <w:r>
                    <w:t>Avtale om bistand fra Konsulent (</w:t>
                  </w:r>
                  <w:r w:rsidRPr="00E22561">
                    <w:t>SSA-B</w:t>
                  </w:r>
                  <w:r>
                    <w:t>)/Den enkle bistandsavtalen (SSA-B Enkel)</w:t>
                  </w:r>
                  <w:r w:rsidRPr="00E22561">
                    <w:t>.</w:t>
                  </w:r>
                </w:p>
              </w:txbxContent>
            </v:textbox>
          </v:roundrect>
        </w:pict>
      </w:r>
    </w:p>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12656F"/>
    <w:p w:rsidR="00176D97" w:rsidRDefault="00176D97" w:rsidP="00924541"/>
    <w:p w:rsidR="00924541" w:rsidRDefault="00F71FFD" w:rsidP="00924541">
      <w:pPr>
        <w:rPr>
          <w:u w:val="single"/>
        </w:rPr>
      </w:pPr>
      <w:r>
        <w:rPr>
          <w:noProof/>
        </w:rPr>
        <w:pict>
          <v:roundrect id="Avrundet rektangel 21" o:spid="_x0000_s1076" style="position:absolute;margin-left:1.15pt;margin-top:6.4pt;width:449.25pt;height:110.2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" fillcolor="#5b9bd5 [3204]" strokecolor="#1f4d78 [1604]" strokeweight="1pt">
            <v:stroke joinstyle="miter"/>
            <v:path arrowok="t"/>
            <v:textbox>
              <w:txbxContent>
                <w:p w:rsidR="005D1537" w:rsidRPr="00E74144" w:rsidRDefault="005D1537" w:rsidP="00401BAC">
                  <w:pPr>
                    <w:rPr>
                      <w:b/>
                    </w:rPr>
                  </w:pPr>
                  <w:r w:rsidRPr="00E74144">
                    <w:rPr>
                      <w:b/>
                      <w:u w:val="single"/>
                    </w:rPr>
                    <w:t>Nærmere om installasjoner/konfigurering/tilpasninger/integrasjoner</w:t>
                  </w:r>
                </w:p>
                <w:p w:rsidR="005D1537" w:rsidRPr="00E22561" w:rsidRDefault="005D1537" w:rsidP="00401BAC"/>
                <w:p w:rsidR="005D1537" w:rsidRDefault="005D1537" w:rsidP="00401BAC">
                  <w:r w:rsidRPr="00E22561">
                    <w:t xml:space="preserve">Selv om avtalen egner seg best </w:t>
                  </w:r>
                  <w:r>
                    <w:t>ved levering av</w:t>
                  </w:r>
                  <w:r w:rsidRPr="00E22561">
                    <w:t xml:space="preserve"> standardtjenester, er det er mulig å foreta installasjon, konfigurering, tilpasning og/eller integrasjoner </w:t>
                  </w:r>
                  <w:r>
                    <w:t>under SSA-L.</w:t>
                  </w:r>
                  <w:r w:rsidRPr="00E22561">
                    <w:t xml:space="preserve"> Kundens krav knyttet til dette skal fremkomme her</w:t>
                  </w:r>
                  <w:r>
                    <w:t>i kravspesifikasjonen</w:t>
                  </w:r>
                  <w:r w:rsidRPr="00E22561">
                    <w:t xml:space="preserve">. </w:t>
                  </w:r>
                  <w:r>
                    <w:t>Der det er nødvendig for at Leverandøren skal forstå hvilke systemer/plattformer tjenesten skal integreres eller tilpasses opp mot, må Kundens tekniske plattform beskrives her.</w:t>
                  </w:r>
                </w:p>
              </w:txbxContent>
            </v:textbox>
          </v:roundrect>
        </w:pict>
      </w: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Pr="00E22561" w:rsidRDefault="00401BAC" w:rsidP="00924541"/>
    <w:p w:rsidR="00401BAC" w:rsidRPr="00E22561" w:rsidRDefault="00401BAC" w:rsidP="00924541"/>
    <w:p w:rsidR="00924541" w:rsidRDefault="00F71FFD" w:rsidP="00924541">
      <w:pPr>
        <w:rPr>
          <w:u w:val="single"/>
        </w:rPr>
      </w:pPr>
      <w:r>
        <w:rPr>
          <w:noProof/>
        </w:rPr>
        <w:pict>
          <v:roundrect id="Avrundet rektangel 23" o:spid="_x0000_s1075" style="position:absolute;margin-left:1.15pt;margin-top:7.25pt;width:449.25pt;height:561.1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" fillcolor="#5b9bd5 [3204]" strokecolor="#1f4d78 [1604]" strokeweight="1pt">
            <v:stroke joinstyle="miter"/>
            <v:path arrowok="t"/>
            <v:textbox>
              <w:txbxContent>
                <w:p w:rsidR="005D1537" w:rsidRPr="00E74144" w:rsidRDefault="005D1537" w:rsidP="00401BAC">
                  <w:pPr>
                    <w:rPr>
                      <w:b/>
                      <w:u w:val="single"/>
                    </w:rPr>
                  </w:pPr>
                  <w:r w:rsidRPr="00E74144">
                    <w:rPr>
                      <w:b/>
                      <w:u w:val="single"/>
                    </w:rPr>
                    <w:t>Nærmere om utfylling av kravspesifikasjonen</w:t>
                  </w:r>
                </w:p>
                <w:p w:rsidR="005D1537" w:rsidRPr="00E22561" w:rsidRDefault="005D1537" w:rsidP="00401BAC">
                  <w:pPr>
                    <w:rPr>
                      <w:rFonts w:cs="Arial"/>
                      <w:szCs w:val="22"/>
                    </w:rPr>
                  </w:pPr>
                </w:p>
                <w:p w:rsidR="005D1537" w:rsidRDefault="005D1537" w:rsidP="00401BAC">
                  <w:r w:rsidRPr="00E22561">
                    <w:rPr>
                      <w:rFonts w:cs="Arial"/>
                      <w:szCs w:val="22"/>
                    </w:rPr>
                    <w:t xml:space="preserve">I </w:t>
                  </w:r>
                  <w:r>
                    <w:rPr>
                      <w:rFonts w:cs="Arial"/>
                      <w:szCs w:val="22"/>
                    </w:rPr>
                    <w:t xml:space="preserve">bilag 1 </w:t>
                  </w:r>
                  <w:r w:rsidRPr="00E22561">
                    <w:rPr>
                      <w:rFonts w:cs="Arial"/>
                      <w:szCs w:val="22"/>
                    </w:rPr>
                    <w:t xml:space="preserve">skal Kunden spesifisere </w:t>
                  </w:r>
                  <w:r>
                    <w:rPr>
                      <w:rFonts w:cs="Arial"/>
                      <w:szCs w:val="22"/>
                    </w:rPr>
                    <w:t>kravene Kunden har til den tjenesten som skal leveres</w:t>
                  </w:r>
                  <w:r w:rsidRPr="00E22561">
                    <w:rPr>
                      <w:rFonts w:cs="Arial"/>
                      <w:szCs w:val="22"/>
                    </w:rPr>
                    <w:t xml:space="preserve">, samt </w:t>
                  </w:r>
                  <w:r>
                    <w:rPr>
                      <w:rFonts w:cs="Arial"/>
                      <w:szCs w:val="22"/>
                    </w:rPr>
                    <w:t xml:space="preserve">eventuelle krav til </w:t>
                  </w:r>
                  <w:r w:rsidRPr="00E22561">
                    <w:t>installasjon, konfigurering, tilpasning og/eller integrasjoner</w:t>
                  </w:r>
                  <w:r>
                    <w:t xml:space="preserve"> som Leverandøren skal være ansvarlig for. </w:t>
                  </w:r>
                </w:p>
                <w:p w:rsidR="005D1537" w:rsidRDefault="005D1537" w:rsidP="00401BAC"/>
                <w:p w:rsidR="005D1537" w:rsidRPr="00E22561" w:rsidRDefault="005D1537" w:rsidP="00401BAC">
                  <w:pPr>
                    <w:rPr>
                      <w:rFonts w:cs="Arial"/>
                      <w:szCs w:val="22"/>
                    </w:rPr>
                  </w:pPr>
                  <w:r w:rsidRPr="00E22561">
                    <w:rPr>
                      <w:rFonts w:cs="Arial"/>
                      <w:szCs w:val="22"/>
                    </w:rPr>
                    <w:t xml:space="preserve">Kravene bør i størst mulig grad være behovs- eller funksjonskrav, men Kunden kan også spesifisere tekniske krav, herunder </w:t>
                  </w:r>
                  <w:r>
                    <w:rPr>
                      <w:rFonts w:cs="Arial"/>
                      <w:szCs w:val="22"/>
                    </w:rPr>
                    <w:t>minstekrav/</w:t>
                  </w:r>
                  <w:r w:rsidRPr="00E22561">
                    <w:rPr>
                      <w:rFonts w:cs="Arial"/>
                      <w:szCs w:val="22"/>
                    </w:rPr>
                    <w:t xml:space="preserve">absolutte krav som må være oppfylt for at løsningen skal oppfylle oppdragsgivers behov. </w:t>
                  </w:r>
                </w:p>
                <w:p w:rsidR="005D1537" w:rsidRPr="00E22561" w:rsidRDefault="005D1537" w:rsidP="00401BAC">
                  <w:pPr>
                    <w:rPr>
                      <w:rFonts w:cs="Arial"/>
                      <w:szCs w:val="22"/>
                    </w:rPr>
                  </w:pPr>
                </w:p>
                <w:p w:rsidR="005D1537" w:rsidRDefault="005D1537" w:rsidP="00401BAC">
                  <w:pPr>
                    <w:rPr>
                      <w:rFonts w:cs="Arial"/>
                      <w:szCs w:val="22"/>
                    </w:rPr>
                  </w:pPr>
                  <w:r w:rsidRPr="00E22561">
                    <w:rPr>
                      <w:rFonts w:cs="Arial"/>
                      <w:szCs w:val="22"/>
                    </w:rPr>
                    <w:t>Vanligvis utarbeider Kunden en kravtabell. I kravtabellen bør det inngå hva slags type krav Kunden har beskrevet og hvordan det vil behandles i konkurransen. Det er viktig at oppdragsgiver har et bevisst forhold til egne formuleringer i sin kravspesifikasjon med tanke på hva som utgjør minstekrav, hvilke krav som skal beskrives av tilbyderen og</w:t>
                  </w:r>
                  <w:r>
                    <w:rPr>
                      <w:rFonts w:cs="Arial"/>
                      <w:szCs w:val="22"/>
                    </w:rPr>
                    <w:t>/eller</w:t>
                  </w:r>
                  <w:r w:rsidRPr="00E22561">
                    <w:rPr>
                      <w:rFonts w:cs="Arial"/>
                      <w:szCs w:val="22"/>
                    </w:rPr>
                    <w:t xml:space="preserve"> hvilke krav som skal evalueres. </w:t>
                  </w:r>
                </w:p>
                <w:p w:rsidR="005D1537" w:rsidRDefault="005D1537" w:rsidP="00401BAC">
                  <w:pPr>
                    <w:rPr>
                      <w:rFonts w:cs="Arial"/>
                      <w:szCs w:val="22"/>
                    </w:rPr>
                  </w:pPr>
                </w:p>
                <w:p w:rsidR="005D1537" w:rsidRDefault="005D1537" w:rsidP="00401BAC">
                  <w:pPr>
                    <w:rPr>
                      <w:rFonts w:cs="Arial"/>
                      <w:szCs w:val="22"/>
                    </w:rPr>
                  </w:pPr>
                  <w:r w:rsidRPr="00E22561">
                    <w:rPr>
                      <w:rFonts w:cs="Arial"/>
                      <w:szCs w:val="22"/>
                    </w:rPr>
                    <w:t xml:space="preserve">En måte å </w:t>
                  </w:r>
                  <w:r>
                    <w:rPr>
                      <w:rFonts w:cs="Arial"/>
                      <w:szCs w:val="22"/>
                    </w:rPr>
                    <w:t>utforme kravtabellen</w:t>
                  </w:r>
                  <w:r w:rsidRPr="00E22561">
                    <w:rPr>
                      <w:rFonts w:cs="Arial"/>
                      <w:szCs w:val="22"/>
                    </w:rPr>
                    <w:t xml:space="preserve"> på, er å ha en eller flere kolonner til høyre hvor Kunden spesifiserer hvilken kategori kravet </w:t>
                  </w:r>
                  <w:r>
                    <w:rPr>
                      <w:rFonts w:cs="Arial"/>
                      <w:szCs w:val="22"/>
                    </w:rPr>
                    <w:t>hører inn under</w:t>
                  </w:r>
                  <w:r w:rsidRPr="00E22561">
                    <w:rPr>
                      <w:rFonts w:cs="Arial"/>
                      <w:szCs w:val="22"/>
                    </w:rPr>
                    <w:t xml:space="preserve">. Dette </w:t>
                  </w:r>
                  <w:r>
                    <w:rPr>
                      <w:rFonts w:cs="Arial"/>
                      <w:szCs w:val="22"/>
                    </w:rPr>
                    <w:t>skaper</w:t>
                  </w:r>
                  <w:r w:rsidRPr="00E22561">
                    <w:rPr>
                      <w:rFonts w:cs="Arial"/>
                      <w:szCs w:val="22"/>
                    </w:rPr>
                    <w:t xml:space="preserve"> forutberegnelighet</w:t>
                  </w:r>
                  <w:r>
                    <w:rPr>
                      <w:rFonts w:cs="Arial"/>
                      <w:szCs w:val="22"/>
                    </w:rPr>
                    <w:t>.</w:t>
                  </w:r>
                  <w:r w:rsidRPr="00E22561">
                    <w:rPr>
                      <w:rFonts w:cs="Arial"/>
                      <w:szCs w:val="22"/>
                    </w:rPr>
                    <w:t>. Dersom Kunden er sikker på at krave</w:t>
                  </w:r>
                  <w:r>
                    <w:rPr>
                      <w:rFonts w:cs="Arial"/>
                      <w:szCs w:val="22"/>
                    </w:rPr>
                    <w:t>t</w:t>
                  </w:r>
                  <w:r w:rsidRPr="00E22561">
                    <w:rPr>
                      <w:rFonts w:cs="Arial"/>
                      <w:szCs w:val="22"/>
                    </w:rPr>
                    <w:t xml:space="preserve"> de spesifiserer er et minstekrav</w:t>
                  </w:r>
                  <w:r>
                    <w:rPr>
                      <w:rFonts w:cs="Arial"/>
                      <w:szCs w:val="22"/>
                    </w:rPr>
                    <w:t>/absolutt krav,</w:t>
                  </w:r>
                  <w:r w:rsidRPr="00E22561">
                    <w:rPr>
                      <w:rFonts w:cs="Arial"/>
                      <w:szCs w:val="22"/>
                    </w:rPr>
                    <w:t xml:space="preserve"> bør dette angis i kolonnen. </w:t>
                  </w:r>
                  <w:r>
                    <w:rPr>
                      <w:rFonts w:cs="Arial"/>
                      <w:szCs w:val="22"/>
                    </w:rPr>
                    <w:t>Kravene</w:t>
                  </w:r>
                  <w:r w:rsidRPr="00E22561">
                    <w:rPr>
                      <w:rFonts w:cs="Arial"/>
                      <w:szCs w:val="22"/>
                    </w:rPr>
                    <w:t xml:space="preserve"> kan </w:t>
                  </w:r>
                  <w:r>
                    <w:rPr>
                      <w:rFonts w:cs="Arial"/>
                      <w:szCs w:val="22"/>
                    </w:rPr>
                    <w:t>eksempelvis</w:t>
                  </w:r>
                  <w:r w:rsidRPr="00E22561">
                    <w:rPr>
                      <w:rFonts w:cs="Arial"/>
                      <w:szCs w:val="22"/>
                    </w:rPr>
                    <w:t xml:space="preserve"> angis med bokstavene A, B, C</w:t>
                  </w:r>
                  <w:r>
                    <w:rPr>
                      <w:rFonts w:cs="Arial"/>
                      <w:szCs w:val="22"/>
                    </w:rPr>
                    <w:t xml:space="preserve"> etc.</w:t>
                  </w:r>
                  <w:r w:rsidRPr="00E22561">
                    <w:rPr>
                      <w:rFonts w:cs="Arial"/>
                      <w:szCs w:val="22"/>
                    </w:rPr>
                    <w:t xml:space="preserve"> </w:t>
                  </w:r>
                  <w:r>
                    <w:rPr>
                      <w:rFonts w:cs="Arial"/>
                      <w:szCs w:val="22"/>
                    </w:rPr>
                    <w:t xml:space="preserve">Kunden bør, dersom en slik tabell benyttes, angi konsekvensene ved at et krav hører inn under de ulike kategoriene. </w:t>
                  </w:r>
                  <w:r w:rsidRPr="00E22561">
                    <w:rPr>
                      <w:rFonts w:cs="Arial"/>
                      <w:szCs w:val="22"/>
                    </w:rPr>
                    <w:t xml:space="preserve">A </w:t>
                  </w:r>
                  <w:r>
                    <w:rPr>
                      <w:rFonts w:cs="Arial"/>
                      <w:szCs w:val="22"/>
                    </w:rPr>
                    <w:t>kan eksempelvis være</w:t>
                  </w:r>
                  <w:r w:rsidRPr="00E22561">
                    <w:rPr>
                      <w:rFonts w:cs="Arial"/>
                      <w:szCs w:val="22"/>
                    </w:rPr>
                    <w:t xml:space="preserve"> et minstekrav</w:t>
                  </w:r>
                  <w:r>
                    <w:rPr>
                      <w:rFonts w:cs="Arial"/>
                      <w:szCs w:val="22"/>
                    </w:rPr>
                    <w:t>/absolutt krav</w:t>
                  </w:r>
                  <w:r w:rsidRPr="00E22561">
                    <w:rPr>
                      <w:rFonts w:cs="Arial"/>
                      <w:szCs w:val="22"/>
                    </w:rPr>
                    <w:t xml:space="preserve"> som </w:t>
                  </w:r>
                  <w:r>
                    <w:rPr>
                      <w:rFonts w:cs="Arial"/>
                      <w:szCs w:val="22"/>
                    </w:rPr>
                    <w:t>må være oppfylt (og der ikke oppfyllelse normalt vil tilsi at tilbudet må avvises). Et slikt krav evalueres ikke utover dette (det at det finnes ulike måter å oppfylle kravet på, gir ikke ulik uttelling; kravet evalueres som oppfylt eller ikke oppfylt). A</w:t>
                  </w:r>
                  <w:r w:rsidRPr="00E22561">
                    <w:rPr>
                      <w:rFonts w:cs="Arial"/>
                      <w:szCs w:val="22"/>
                    </w:rPr>
                    <w:t xml:space="preserve">bsolutte minimumskrav bør begrenses til de tilfeller der de er strengt nødvendige for å unngå å begrense konkurransen unødig og for å unngå </w:t>
                  </w:r>
                  <w:r>
                    <w:rPr>
                      <w:rFonts w:cs="Arial"/>
                      <w:szCs w:val="22"/>
                    </w:rPr>
                    <w:t xml:space="preserve">pliktige </w:t>
                  </w:r>
                  <w:r w:rsidRPr="00E22561">
                    <w:rPr>
                      <w:rFonts w:cs="Arial"/>
                      <w:szCs w:val="22"/>
                    </w:rPr>
                    <w:t xml:space="preserve">avvisninger Kunden egentlig ikke ønsker. </w:t>
                  </w:r>
                </w:p>
                <w:p w:rsidR="005D1537" w:rsidRDefault="005D1537" w:rsidP="00401BAC">
                  <w:pPr>
                    <w:rPr>
                      <w:rFonts w:cs="Arial"/>
                      <w:szCs w:val="22"/>
                    </w:rPr>
                  </w:pPr>
                </w:p>
                <w:p w:rsidR="005D1537" w:rsidRDefault="005D1537" w:rsidP="00401BAC">
                  <w:pPr>
                    <w:rPr>
                      <w:rFonts w:cs="Arial"/>
                      <w:szCs w:val="22"/>
                    </w:rPr>
                  </w:pPr>
                  <w:r w:rsidRPr="00E22561">
                    <w:rPr>
                      <w:rFonts w:cs="Arial"/>
                      <w:szCs w:val="22"/>
                    </w:rPr>
                    <w:t xml:space="preserve">B og C-krav kan </w:t>
                  </w:r>
                  <w:r>
                    <w:rPr>
                      <w:rFonts w:cs="Arial"/>
                      <w:szCs w:val="22"/>
                    </w:rPr>
                    <w:t>værefunksjoner/behov</w:t>
                  </w:r>
                  <w:r w:rsidRPr="00E22561">
                    <w:rPr>
                      <w:rFonts w:cs="Arial"/>
                      <w:szCs w:val="22"/>
                    </w:rPr>
                    <w:t xml:space="preserve"> Kunden </w:t>
                  </w:r>
                  <w:r>
                    <w:rPr>
                      <w:rFonts w:cs="Arial"/>
                      <w:szCs w:val="22"/>
                    </w:rPr>
                    <w:t>ønsker oppfylt, men som ikke vil resultere i avvisning dersom kravet ikke er oppfylt. Det kan eksempelvis angis at B-krav anses som viktigere enn C-krav- og at B-krav vil gi større uttelling ved evalueringen enn C. Det kan alternativt oppgis at B-krav og C-krav etc. vil gi uttelling under ulike tildelingskriterier.</w:t>
                  </w:r>
                </w:p>
                <w:p w:rsidR="005D1537" w:rsidRDefault="005D1537" w:rsidP="00401BAC">
                  <w:pPr>
                    <w:rPr>
                      <w:rFonts w:cs="Arial"/>
                      <w:szCs w:val="22"/>
                    </w:rPr>
                  </w:pPr>
                </w:p>
                <w:p w:rsidR="005D1537" w:rsidRDefault="005D1537" w:rsidP="00401BAC">
                  <w:pPr>
                    <w:rPr>
                      <w:rFonts w:cs="Arial"/>
                      <w:szCs w:val="22"/>
                    </w:rPr>
                  </w:pPr>
                  <w:r>
                    <w:rPr>
                      <w:rFonts w:cs="Arial"/>
                      <w:szCs w:val="22"/>
                    </w:rPr>
                    <w:t>Ovenstående er kun eksempler. Det finnes en rekke måter å utforme kravkategorier på. Kunden må i den enkelte konkurranse tenke over hvilke kategorier den enkelte konkurranse er best tjent med.</w:t>
                  </w:r>
                </w:p>
                <w:p w:rsidR="005D1537" w:rsidRDefault="005D1537" w:rsidP="00401BAC">
                  <w:pPr>
                    <w:jc w:val="center"/>
                  </w:pPr>
                </w:p>
              </w:txbxContent>
            </v:textbox>
          </v:roundrect>
        </w:pict>
      </w: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401BAC" w:rsidRDefault="00401BAC" w:rsidP="00924541">
      <w:pPr>
        <w:rPr>
          <w:u w:val="single"/>
        </w:rPr>
      </w:pPr>
    </w:p>
    <w:p w:rsidR="00D53AEB" w:rsidRDefault="00F71FFD" w:rsidP="00924541">
      <w:pPr>
        <w:rPr>
          <w:u w:val="single"/>
        </w:rPr>
      </w:pPr>
      <w:r>
        <w:rPr>
          <w:noProof/>
        </w:rPr>
        <w:pict>
          <v:roundrect id="Avrundet rektangel 24" o:spid="_x0000_s1074" style="position:absolute;margin-left:-3.35pt;margin-top:6.25pt;width:439.5pt;height:10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" fillcolor="#5b9bd5 [3204]" strokecolor="#1f4d78 [1604]" strokeweight="1pt">
            <v:stroke joinstyle="miter"/>
            <v:path arrowok="t"/>
            <v:textbox>
              <w:txbxContent>
                <w:p w:rsidR="005D1537" w:rsidRPr="00E22561" w:rsidRDefault="005D1537" w:rsidP="00D53AEB">
                  <w:pPr>
                    <w:rPr>
                      <w:rFonts w:cs="Arial"/>
                      <w:szCs w:val="22"/>
                    </w:rPr>
                  </w:pPr>
                  <w:r w:rsidRPr="00E22561">
                    <w:rPr>
                      <w:rFonts w:cs="Arial"/>
                      <w:szCs w:val="22"/>
                    </w:rPr>
                    <w:t>Det er viktig å presisere at bilagene skal være kontraktsdokumenter som skal kunne håndheves etter signering. De må derfor formuleres som forpliktelser i kontraktsfasen. De skal med andre ord ikke ha med seg instruksjoner eller veiledning fra konkurransefasen. Et krav som begynner med «Tilbyder skal beskrive …» er ikke et krav som er egnet som kontraktstekst. Dette kan heller inntas som tekst i kursiv, som er ment som veiledning til tilbyderne (som erstattes med tilbyderens besvarelse), se eksempel:</w:t>
                  </w:r>
                </w:p>
                <w:p w:rsidR="005D1537" w:rsidRDefault="005D1537" w:rsidP="00D53AEB">
                  <w:pPr>
                    <w:jc w:val="center"/>
                  </w:pPr>
                </w:p>
              </w:txbxContent>
            </v:textbox>
          </v:roundrect>
        </w:pict>
      </w:r>
    </w:p>
    <w:p w:rsidR="00401BAC" w:rsidRDefault="00401BAC" w:rsidP="00924541">
      <w:pPr>
        <w:rPr>
          <w:u w:val="single"/>
        </w:rPr>
      </w:pPr>
    </w:p>
    <w:p w:rsidR="00401BAC" w:rsidRPr="00E22561" w:rsidRDefault="00401BAC" w:rsidP="00924541">
      <w:pPr>
        <w:rPr>
          <w:rFonts w:cs="Arial"/>
          <w:szCs w:val="22"/>
        </w:rPr>
      </w:pPr>
    </w:p>
    <w:p w:rsidR="00924541" w:rsidRDefault="00924541"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Pr="00E22561"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071D01" w:rsidRDefault="00F71FFD" w:rsidP="00924541">
      <w:pPr>
        <w:rPr>
          <w:rFonts w:cs="Arial"/>
          <w:szCs w:val="22"/>
        </w:rPr>
      </w:pPr>
      <w:r>
        <w:rPr>
          <w:noProof/>
        </w:rPr>
        <w:pict>
          <v:roundrect id="Avrundet rektangel 25" o:spid="_x0000_s1073" style="position:absolute;margin-left:1.15pt;margin-top:-.2pt;width:435pt;height:165.1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" fillcolor="#5b9bd5 [3204]" strokecolor="#1f4d78 [1604]" strokeweight="1pt">
            <v:stroke joinstyle="miter"/>
            <v:path arrowok="t"/>
            <v:textbox>
              <w:txbxContent>
                <w:p w:rsidR="005D1537" w:rsidRDefault="005D1537" w:rsidP="00D53AEB">
                  <w:pPr>
                    <w:rPr>
                      <w:rFonts w:cs="Arial"/>
                      <w:szCs w:val="22"/>
                    </w:rPr>
                  </w:pPr>
                  <w:r>
                    <w:rPr>
                      <w:rFonts w:cs="Arial"/>
                      <w:szCs w:val="22"/>
                    </w:rPr>
                    <w:t>Eksempel:</w:t>
                  </w:r>
                </w:p>
                <w:p w:rsidR="005D1537" w:rsidRDefault="005D1537" w:rsidP="00D53AEB">
                  <w:pPr>
                    <w:rPr>
                      <w:rFonts w:cs="Arial"/>
                      <w:szCs w:val="22"/>
                    </w:rPr>
                  </w:pPr>
                </w:p>
                <w:p w:rsidR="005D1537" w:rsidRPr="00E22561" w:rsidRDefault="005D1537" w:rsidP="00D53AEB">
                  <w:pPr>
                    <w:rPr>
                      <w:rFonts w:cs="Arial"/>
                      <w:szCs w:val="22"/>
                    </w:rPr>
                  </w:pPr>
                  <w:r w:rsidRPr="00E22561">
                    <w:rPr>
                      <w:rFonts w:cs="Arial"/>
                      <w:szCs w:val="22"/>
                    </w:rPr>
                    <w:t xml:space="preserve">Bilag 1: </w:t>
                  </w:r>
                </w:p>
                <w:p w:rsidR="005D1537" w:rsidRPr="00E22561" w:rsidRDefault="005D1537" w:rsidP="00D53AEB">
                  <w:pPr>
                    <w:rPr>
                      <w:rFonts w:cs="Arial"/>
                      <w:szCs w:val="22"/>
                    </w:rPr>
                  </w:pPr>
                </w:p>
                <w:tbl>
                  <w:tblPr>
                    <w:tblStyle w:val="Tabellrutenett"/>
                    <w:tblW w:w="0" w:type="auto"/>
                    <w:tblLook w:val="04A0" w:firstRow="1" w:lastRow="0" w:firstColumn="1" w:lastColumn="0" w:noHBand="0" w:noVBand="1"/>
                  </w:tblPr>
                  <w:tblGrid>
                    <w:gridCol w:w="735"/>
                    <w:gridCol w:w="3910"/>
                    <w:gridCol w:w="3656"/>
                  </w:tblGrid>
                  <w:tr w:rsidR="005D1537" w:rsidRPr="005F2A80" w:rsidTr="00D65011">
                    <w:tc>
                      <w:tcPr>
                        <w:tcW w:w="777" w:type="dxa"/>
                      </w:tcPr>
                      <w:p w:rsidR="005D1537" w:rsidRPr="005F2A80" w:rsidRDefault="005D1537" w:rsidP="00D65011">
                        <w:pPr>
                          <w:rPr>
                            <w:rFonts w:cs="Arial"/>
                            <w:b/>
                            <w:szCs w:val="22"/>
                          </w:rPr>
                        </w:pPr>
                        <w:r w:rsidRPr="005F2A80">
                          <w:rPr>
                            <w:rFonts w:cs="Arial"/>
                            <w:b/>
                            <w:szCs w:val="22"/>
                          </w:rPr>
                          <w:t xml:space="preserve">Nr. </w:t>
                        </w:r>
                      </w:p>
                    </w:tc>
                    <w:tc>
                      <w:tcPr>
                        <w:tcW w:w="4344" w:type="dxa"/>
                      </w:tcPr>
                      <w:p w:rsidR="005D1537" w:rsidRPr="005F2A80" w:rsidRDefault="005D1537" w:rsidP="00D65011">
                        <w:pPr>
                          <w:rPr>
                            <w:rFonts w:cs="Arial"/>
                            <w:b/>
                            <w:szCs w:val="22"/>
                          </w:rPr>
                        </w:pPr>
                        <w:r w:rsidRPr="005F2A80">
                          <w:rPr>
                            <w:rFonts w:cs="Arial"/>
                            <w:b/>
                            <w:szCs w:val="22"/>
                          </w:rPr>
                          <w:t>Krav</w:t>
                        </w:r>
                      </w:p>
                    </w:tc>
                    <w:tc>
                      <w:tcPr>
                        <w:tcW w:w="4167" w:type="dxa"/>
                      </w:tcPr>
                      <w:p w:rsidR="005D1537" w:rsidRPr="005F2A80" w:rsidRDefault="005D1537" w:rsidP="00D65011">
                        <w:pPr>
                          <w:rPr>
                            <w:rFonts w:cs="Arial"/>
                            <w:b/>
                            <w:szCs w:val="22"/>
                          </w:rPr>
                        </w:pPr>
                        <w:r w:rsidRPr="005F2A80">
                          <w:rPr>
                            <w:rFonts w:cs="Arial"/>
                            <w:b/>
                            <w:szCs w:val="22"/>
                          </w:rPr>
                          <w:t xml:space="preserve">Kategori </w:t>
                        </w:r>
                      </w:p>
                    </w:tc>
                  </w:tr>
                  <w:tr w:rsidR="005D1537" w:rsidRPr="00E22561" w:rsidTr="00D65011">
                    <w:tc>
                      <w:tcPr>
                        <w:tcW w:w="777" w:type="dxa"/>
                      </w:tcPr>
                      <w:p w:rsidR="005D1537" w:rsidRPr="00E22561" w:rsidRDefault="005D1537" w:rsidP="00D65011">
                        <w:pPr>
                          <w:rPr>
                            <w:rFonts w:cs="Arial"/>
                            <w:szCs w:val="22"/>
                          </w:rPr>
                        </w:pPr>
                        <w:r w:rsidRPr="00E22561">
                          <w:rPr>
                            <w:rFonts w:cs="Arial"/>
                            <w:szCs w:val="22"/>
                          </w:rPr>
                          <w:t>1</w:t>
                        </w:r>
                      </w:p>
                    </w:tc>
                    <w:tc>
                      <w:tcPr>
                        <w:tcW w:w="4344" w:type="dxa"/>
                      </w:tcPr>
                      <w:p w:rsidR="005D1537" w:rsidRPr="00E22561" w:rsidRDefault="005D1537" w:rsidP="00D65011">
                        <w:pPr>
                          <w:rPr>
                            <w:rFonts w:cs="Arial"/>
                            <w:szCs w:val="22"/>
                          </w:rPr>
                        </w:pPr>
                        <w:r w:rsidRPr="00E22561">
                          <w:rPr>
                            <w:rFonts w:cs="Arial"/>
                            <w:szCs w:val="22"/>
                          </w:rPr>
                          <w:t>Leverandøren skal levere &lt;a&gt;</w:t>
                        </w:r>
                      </w:p>
                    </w:tc>
                    <w:tc>
                      <w:tcPr>
                        <w:tcW w:w="4167" w:type="dxa"/>
                      </w:tcPr>
                      <w:p w:rsidR="005D1537" w:rsidRPr="00E22561" w:rsidRDefault="005D1537" w:rsidP="00D65011">
                        <w:pPr>
                          <w:rPr>
                            <w:rFonts w:cs="Arial"/>
                            <w:szCs w:val="22"/>
                          </w:rPr>
                        </w:pPr>
                        <w:r w:rsidRPr="00E22561">
                          <w:rPr>
                            <w:rFonts w:cs="Arial"/>
                            <w:szCs w:val="22"/>
                          </w:rPr>
                          <w:t>B</w:t>
                        </w:r>
                      </w:p>
                    </w:tc>
                  </w:tr>
                  <w:tr w:rsidR="005D1537" w:rsidRPr="00E22561" w:rsidTr="00D65011">
                    <w:tc>
                      <w:tcPr>
                        <w:tcW w:w="777" w:type="dxa"/>
                      </w:tcPr>
                      <w:p w:rsidR="005D1537" w:rsidRPr="00E22561" w:rsidRDefault="005D1537" w:rsidP="00D65011">
                        <w:pPr>
                          <w:rPr>
                            <w:rFonts w:cs="Arial"/>
                            <w:szCs w:val="22"/>
                          </w:rPr>
                        </w:pPr>
                        <w:r w:rsidRPr="00E22561">
                          <w:rPr>
                            <w:rFonts w:cs="Arial"/>
                            <w:szCs w:val="22"/>
                          </w:rPr>
                          <w:t>2</w:t>
                        </w:r>
                      </w:p>
                    </w:tc>
                    <w:tc>
                      <w:tcPr>
                        <w:tcW w:w="4344" w:type="dxa"/>
                      </w:tcPr>
                      <w:p w:rsidR="005D1537" w:rsidRPr="00E22561" w:rsidRDefault="005D1537" w:rsidP="00D65011">
                        <w:pPr>
                          <w:rPr>
                            <w:rFonts w:cs="Arial"/>
                            <w:szCs w:val="22"/>
                          </w:rPr>
                        </w:pPr>
                        <w:r w:rsidRPr="00E22561">
                          <w:rPr>
                            <w:rFonts w:cs="Arial"/>
                            <w:szCs w:val="22"/>
                          </w:rPr>
                          <w:t>Leverandøren skal følge den fremgangsmåte for å oppfylle behov &lt;d&gt; som er beskrevet i bilag 2.</w:t>
                        </w:r>
                      </w:p>
                    </w:tc>
                    <w:tc>
                      <w:tcPr>
                        <w:tcW w:w="4167" w:type="dxa"/>
                      </w:tcPr>
                      <w:p w:rsidR="005D1537" w:rsidRPr="00E22561" w:rsidRDefault="005D1537" w:rsidP="00D65011">
                        <w:pPr>
                          <w:rPr>
                            <w:rFonts w:cs="Arial"/>
                            <w:szCs w:val="22"/>
                          </w:rPr>
                        </w:pPr>
                        <w:r w:rsidRPr="00E22561">
                          <w:rPr>
                            <w:rFonts w:cs="Arial"/>
                            <w:szCs w:val="22"/>
                          </w:rPr>
                          <w:t>C</w:t>
                        </w:r>
                      </w:p>
                    </w:tc>
                  </w:tr>
                  <w:tr w:rsidR="005D1537" w:rsidRPr="00E22561" w:rsidTr="00D65011">
                    <w:tc>
                      <w:tcPr>
                        <w:tcW w:w="777" w:type="dxa"/>
                      </w:tcPr>
                      <w:p w:rsidR="005D1537" w:rsidRPr="00E22561" w:rsidRDefault="005D1537" w:rsidP="00D65011">
                        <w:pPr>
                          <w:rPr>
                            <w:rFonts w:cs="Arial"/>
                            <w:szCs w:val="22"/>
                          </w:rPr>
                        </w:pPr>
                        <w:r w:rsidRPr="00E22561">
                          <w:rPr>
                            <w:rFonts w:cs="Arial"/>
                            <w:szCs w:val="22"/>
                          </w:rPr>
                          <w:t>3</w:t>
                        </w:r>
                      </w:p>
                    </w:tc>
                    <w:tc>
                      <w:tcPr>
                        <w:tcW w:w="4344" w:type="dxa"/>
                      </w:tcPr>
                      <w:p w:rsidR="005D1537" w:rsidRPr="00E22561" w:rsidRDefault="005D1537" w:rsidP="00D65011">
                        <w:pPr>
                          <w:rPr>
                            <w:rFonts w:cs="Arial"/>
                            <w:szCs w:val="22"/>
                          </w:rPr>
                        </w:pPr>
                        <w:r w:rsidRPr="00E22561">
                          <w:rPr>
                            <w:rFonts w:cs="Arial"/>
                            <w:szCs w:val="22"/>
                          </w:rPr>
                          <w:t>Løsningen må være kompatibel med programvare &lt;nn&gt;</w:t>
                        </w:r>
                      </w:p>
                    </w:tc>
                    <w:tc>
                      <w:tcPr>
                        <w:tcW w:w="4167" w:type="dxa"/>
                      </w:tcPr>
                      <w:p w:rsidR="005D1537" w:rsidRPr="00E22561" w:rsidRDefault="005D1537" w:rsidP="00D65011">
                        <w:pPr>
                          <w:rPr>
                            <w:rFonts w:cs="Arial"/>
                            <w:szCs w:val="22"/>
                          </w:rPr>
                        </w:pPr>
                        <w:r w:rsidRPr="00E22561">
                          <w:rPr>
                            <w:rFonts w:cs="Arial"/>
                            <w:szCs w:val="22"/>
                          </w:rPr>
                          <w:t>A</w:t>
                        </w:r>
                      </w:p>
                    </w:tc>
                  </w:tr>
                </w:tbl>
                <w:p w:rsidR="005D1537" w:rsidRDefault="005D1537"/>
              </w:txbxContent>
            </v:textbox>
          </v:roundrect>
        </w:pict>
      </w:r>
    </w:p>
    <w:p w:rsidR="00924541" w:rsidRDefault="00924541"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Pr="00E22561"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F71FFD" w:rsidP="00924541">
      <w:pPr>
        <w:rPr>
          <w:rFonts w:cs="Arial"/>
          <w:szCs w:val="22"/>
        </w:rPr>
      </w:pPr>
      <w:r>
        <w:rPr>
          <w:noProof/>
        </w:rPr>
        <w:pict>
          <v:roundrect id="Avrundet rektangel 30" o:spid="_x0000_s1072" style="position:absolute;margin-left:1.15pt;margin-top:7.7pt;width:445.5pt;height:360.6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" fillcolor="#5b9bd5 [3204]" strokecolor="#1f4d78 [1604]" strokeweight="1pt">
            <v:stroke joinstyle="miter"/>
            <v:path arrowok="t"/>
            <v:textbox>
              <w:txbxContent>
                <w:p w:rsidR="005D1537" w:rsidRDefault="005D1537" w:rsidP="00071D01">
                  <w:pPr>
                    <w:rPr>
                      <w:rFonts w:cs="Arial"/>
                      <w:szCs w:val="22"/>
                    </w:rPr>
                  </w:pPr>
                  <w:r>
                    <w:rPr>
                      <w:rFonts w:cs="Arial"/>
                      <w:szCs w:val="22"/>
                    </w:rPr>
                    <w:t>Eksempel:</w:t>
                  </w:r>
                </w:p>
                <w:p w:rsidR="005D1537" w:rsidRDefault="005D1537" w:rsidP="00071D01">
                  <w:pPr>
                    <w:rPr>
                      <w:rFonts w:cs="Arial"/>
                      <w:szCs w:val="22"/>
                    </w:rPr>
                  </w:pPr>
                </w:p>
                <w:p w:rsidR="005D1537" w:rsidRPr="00E22561" w:rsidRDefault="005D1537" w:rsidP="00071D01">
                  <w:pPr>
                    <w:rPr>
                      <w:rFonts w:cs="Arial"/>
                      <w:szCs w:val="22"/>
                    </w:rPr>
                  </w:pPr>
                  <w:r w:rsidRPr="00E22561">
                    <w:rPr>
                      <w:rFonts w:cs="Arial"/>
                      <w:szCs w:val="22"/>
                    </w:rPr>
                    <w:t>Bilag 2:</w:t>
                  </w:r>
                </w:p>
                <w:p w:rsidR="005D1537" w:rsidRPr="00E22561" w:rsidRDefault="005D1537" w:rsidP="00071D01">
                  <w:pPr>
                    <w:rPr>
                      <w:rFonts w:cs="Arial"/>
                      <w:szCs w:val="22"/>
                    </w:rPr>
                  </w:pPr>
                </w:p>
                <w:tbl>
                  <w:tblPr>
                    <w:tblStyle w:val="Tabellrutenett"/>
                    <w:tblW w:w="0" w:type="auto"/>
                    <w:tblLook w:val="04A0" w:firstRow="1" w:lastRow="0" w:firstColumn="1" w:lastColumn="0" w:noHBand="0" w:noVBand="1"/>
                  </w:tblPr>
                  <w:tblGrid>
                    <w:gridCol w:w="673"/>
                    <w:gridCol w:w="3275"/>
                    <w:gridCol w:w="1810"/>
                    <w:gridCol w:w="2371"/>
                  </w:tblGrid>
                  <w:tr w:rsidR="005D1537" w:rsidRPr="00E22561" w:rsidTr="00D65011">
                    <w:tc>
                      <w:tcPr>
                        <w:tcW w:w="732" w:type="dxa"/>
                      </w:tcPr>
                      <w:p w:rsidR="005D1537" w:rsidRPr="005F2A80" w:rsidRDefault="005D1537" w:rsidP="00D65011">
                        <w:pPr>
                          <w:rPr>
                            <w:rFonts w:cs="Arial"/>
                            <w:b/>
                            <w:szCs w:val="22"/>
                          </w:rPr>
                        </w:pPr>
                        <w:r w:rsidRPr="005F2A80">
                          <w:rPr>
                            <w:rFonts w:cs="Arial"/>
                            <w:b/>
                            <w:szCs w:val="22"/>
                          </w:rPr>
                          <w:t xml:space="preserve">Nr. </w:t>
                        </w:r>
                      </w:p>
                    </w:tc>
                    <w:tc>
                      <w:tcPr>
                        <w:tcW w:w="3928" w:type="dxa"/>
                      </w:tcPr>
                      <w:p w:rsidR="005D1537" w:rsidRPr="005F2A80" w:rsidRDefault="005D1537" w:rsidP="00D65011">
                        <w:pPr>
                          <w:rPr>
                            <w:rFonts w:cs="Arial"/>
                            <w:b/>
                            <w:szCs w:val="22"/>
                          </w:rPr>
                        </w:pPr>
                        <w:r w:rsidRPr="005F2A80">
                          <w:rPr>
                            <w:rFonts w:cs="Arial"/>
                            <w:b/>
                            <w:szCs w:val="22"/>
                          </w:rPr>
                          <w:t>Krav</w:t>
                        </w:r>
                      </w:p>
                    </w:tc>
                    <w:tc>
                      <w:tcPr>
                        <w:tcW w:w="2081" w:type="dxa"/>
                      </w:tcPr>
                      <w:p w:rsidR="005D1537" w:rsidRPr="005F2A80" w:rsidRDefault="005D1537" w:rsidP="00D65011">
                        <w:pPr>
                          <w:rPr>
                            <w:rFonts w:cs="Arial"/>
                            <w:b/>
                            <w:szCs w:val="22"/>
                          </w:rPr>
                        </w:pPr>
                        <w:r w:rsidRPr="005F2A80">
                          <w:rPr>
                            <w:rFonts w:cs="Arial"/>
                            <w:b/>
                            <w:szCs w:val="22"/>
                          </w:rPr>
                          <w:t>Kategori</w:t>
                        </w:r>
                      </w:p>
                    </w:tc>
                    <w:tc>
                      <w:tcPr>
                        <w:tcW w:w="2547" w:type="dxa"/>
                      </w:tcPr>
                      <w:p w:rsidR="005D1537" w:rsidRPr="005F2A80" w:rsidRDefault="005D1537" w:rsidP="00D65011">
                        <w:pPr>
                          <w:rPr>
                            <w:rFonts w:cs="Arial"/>
                            <w:b/>
                            <w:szCs w:val="22"/>
                          </w:rPr>
                        </w:pPr>
                        <w:r w:rsidRPr="005F2A80">
                          <w:rPr>
                            <w:rFonts w:cs="Arial"/>
                            <w:b/>
                            <w:szCs w:val="22"/>
                          </w:rPr>
                          <w:t>Besvarelse</w:t>
                        </w:r>
                      </w:p>
                      <w:p w:rsidR="005D1537" w:rsidRPr="00E22561" w:rsidRDefault="005D1537" w:rsidP="00D65011">
                        <w:pPr>
                          <w:rPr>
                            <w:rFonts w:cs="Arial"/>
                            <w:i/>
                            <w:szCs w:val="22"/>
                          </w:rPr>
                        </w:pPr>
                        <w:r w:rsidRPr="00E22561">
                          <w:rPr>
                            <w:rFonts w:cs="Arial"/>
                            <w:i/>
                            <w:szCs w:val="22"/>
                          </w:rPr>
                          <w:t>(Tekst i kursiv er instruksjoner til tilbyderen i tilbudsfasen og erstattes med tilbyderens besvarelse)</w:t>
                        </w:r>
                      </w:p>
                    </w:tc>
                  </w:tr>
                  <w:tr w:rsidR="005D1537" w:rsidRPr="00E22561" w:rsidTr="00D65011">
                    <w:tc>
                      <w:tcPr>
                        <w:tcW w:w="732" w:type="dxa"/>
                      </w:tcPr>
                      <w:p w:rsidR="005D1537" w:rsidRPr="00E22561" w:rsidRDefault="005D1537" w:rsidP="00D65011">
                        <w:pPr>
                          <w:rPr>
                            <w:rFonts w:cs="Arial"/>
                            <w:szCs w:val="22"/>
                          </w:rPr>
                        </w:pPr>
                        <w:r w:rsidRPr="00E22561">
                          <w:rPr>
                            <w:rFonts w:cs="Arial"/>
                            <w:szCs w:val="22"/>
                          </w:rPr>
                          <w:t>1</w:t>
                        </w:r>
                      </w:p>
                    </w:tc>
                    <w:tc>
                      <w:tcPr>
                        <w:tcW w:w="3928" w:type="dxa"/>
                      </w:tcPr>
                      <w:p w:rsidR="005D1537" w:rsidRPr="00E22561" w:rsidRDefault="005D1537" w:rsidP="00D65011">
                        <w:pPr>
                          <w:rPr>
                            <w:rFonts w:cs="Arial"/>
                            <w:szCs w:val="22"/>
                          </w:rPr>
                        </w:pPr>
                        <w:r w:rsidRPr="00E22561">
                          <w:rPr>
                            <w:rFonts w:cs="Arial"/>
                            <w:szCs w:val="22"/>
                          </w:rPr>
                          <w:t>Leverandøren skal levere funksjonalitet &lt;a&gt;</w:t>
                        </w:r>
                      </w:p>
                    </w:tc>
                    <w:tc>
                      <w:tcPr>
                        <w:tcW w:w="2081" w:type="dxa"/>
                      </w:tcPr>
                      <w:p w:rsidR="005D1537" w:rsidRPr="00E22561" w:rsidRDefault="005D1537" w:rsidP="00D65011">
                        <w:pPr>
                          <w:rPr>
                            <w:rFonts w:cs="Arial"/>
                            <w:i/>
                            <w:szCs w:val="22"/>
                          </w:rPr>
                        </w:pPr>
                        <w:r w:rsidRPr="00E22561">
                          <w:rPr>
                            <w:rFonts w:cs="Arial"/>
                            <w:i/>
                            <w:szCs w:val="22"/>
                          </w:rPr>
                          <w:t>B</w:t>
                        </w:r>
                      </w:p>
                    </w:tc>
                    <w:tc>
                      <w:tcPr>
                        <w:tcW w:w="2547" w:type="dxa"/>
                      </w:tcPr>
                      <w:p w:rsidR="005D1537" w:rsidRPr="00E22561" w:rsidRDefault="005D1537" w:rsidP="00D65011">
                        <w:pPr>
                          <w:rPr>
                            <w:rFonts w:cs="Arial"/>
                            <w:i/>
                            <w:szCs w:val="22"/>
                          </w:rPr>
                        </w:pPr>
                        <w:r w:rsidRPr="00E22561">
                          <w:rPr>
                            <w:rFonts w:cs="Arial"/>
                            <w:i/>
                            <w:szCs w:val="22"/>
                          </w:rPr>
                          <w:t>Tilbyderen skal beskrive hvordan kravet</w:t>
                        </w:r>
                        <w:r>
                          <w:rPr>
                            <w:rFonts w:cs="Arial"/>
                            <w:i/>
                            <w:szCs w:val="22"/>
                          </w:rPr>
                          <w:t xml:space="preserve"> </w:t>
                        </w:r>
                        <w:r w:rsidRPr="00E22561">
                          <w:rPr>
                            <w:rFonts w:cs="Arial"/>
                            <w:i/>
                            <w:szCs w:val="22"/>
                          </w:rPr>
                          <w:t xml:space="preserve">skal oppfylles. </w:t>
                        </w:r>
                      </w:p>
                      <w:p w:rsidR="005D1537" w:rsidRPr="00E22561" w:rsidRDefault="005D1537" w:rsidP="00D65011">
                        <w:pPr>
                          <w:rPr>
                            <w:rFonts w:cs="Arial"/>
                            <w:i/>
                            <w:szCs w:val="22"/>
                          </w:rPr>
                        </w:pPr>
                      </w:p>
                      <w:p w:rsidR="005D1537" w:rsidRPr="00E22561" w:rsidRDefault="005D1537" w:rsidP="00D65011">
                        <w:pPr>
                          <w:rPr>
                            <w:rFonts w:cs="Arial"/>
                            <w:i/>
                            <w:szCs w:val="22"/>
                          </w:rPr>
                        </w:pPr>
                        <w:r w:rsidRPr="00E22561">
                          <w:rPr>
                            <w:rFonts w:cs="Arial"/>
                            <w:i/>
                            <w:szCs w:val="22"/>
                          </w:rPr>
                          <w:t>Oppdragsgiver forventer at tilbyder i den forbindelse beskriver &lt;b&gt; og&lt;c&gt;</w:t>
                        </w:r>
                      </w:p>
                      <w:p w:rsidR="005D1537" w:rsidRPr="00E22561" w:rsidRDefault="005D1537" w:rsidP="00D65011">
                        <w:pPr>
                          <w:rPr>
                            <w:rFonts w:cs="Arial"/>
                            <w:i/>
                            <w:szCs w:val="22"/>
                          </w:rPr>
                        </w:pPr>
                      </w:p>
                      <w:p w:rsidR="005D1537" w:rsidRPr="00E22561" w:rsidRDefault="005D1537" w:rsidP="00D65011">
                        <w:pPr>
                          <w:rPr>
                            <w:rFonts w:cs="Arial"/>
                            <w:i/>
                            <w:szCs w:val="22"/>
                          </w:rPr>
                        </w:pPr>
                        <w:r w:rsidRPr="00E22561">
                          <w:rPr>
                            <w:rFonts w:cs="Arial"/>
                            <w:i/>
                            <w:szCs w:val="22"/>
                          </w:rPr>
                          <w:t>Dette kravet vil bli evaluert under tildelingskriterium &lt;x&gt;</w:t>
                        </w:r>
                      </w:p>
                    </w:tc>
                  </w:tr>
                </w:tbl>
                <w:p w:rsidR="005D1537" w:rsidRDefault="005D1537" w:rsidP="00071D01">
                  <w:pPr>
                    <w:jc w:val="center"/>
                  </w:pPr>
                </w:p>
              </w:txbxContent>
            </v:textbox>
          </v:roundrect>
        </w:pict>
      </w: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D53AEB" w:rsidRDefault="00D53AEB"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F71FFD" w:rsidP="00924541">
      <w:pPr>
        <w:rPr>
          <w:rFonts w:cs="Arial"/>
          <w:szCs w:val="22"/>
        </w:rPr>
      </w:pPr>
      <w:r>
        <w:rPr>
          <w:noProof/>
        </w:rPr>
        <w:pict>
          <v:roundrect id="Avrundet rektangel 31" o:spid="_x0000_s1071" style="position:absolute;margin-left:1.15pt;margin-top:8.1pt;width:434.25pt;height:39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" fillcolor="#5b9bd5 [3204]" strokecolor="#1f4d78 [1604]" strokeweight="1pt">
            <v:stroke joinstyle="miter"/>
            <v:path arrowok="t"/>
            <v:textbox>
              <w:txbxContent>
                <w:tbl>
                  <w:tblPr>
                    <w:tblStyle w:val="Tabellrutenett"/>
                    <w:tblW w:w="0" w:type="auto"/>
                    <w:tblLook w:val="04A0" w:firstRow="1" w:lastRow="0" w:firstColumn="1" w:lastColumn="0" w:noHBand="0" w:noVBand="1"/>
                  </w:tblPr>
                  <w:tblGrid>
                    <w:gridCol w:w="616"/>
                    <w:gridCol w:w="3284"/>
                    <w:gridCol w:w="1577"/>
                    <w:gridCol w:w="2361"/>
                  </w:tblGrid>
                  <w:tr w:rsidR="005D1537" w:rsidRPr="00E22561" w:rsidTr="00D65011">
                    <w:tc>
                      <w:tcPr>
                        <w:tcW w:w="732" w:type="dxa"/>
                      </w:tcPr>
                      <w:p w:rsidR="005D1537" w:rsidRPr="00E22561" w:rsidRDefault="005D1537" w:rsidP="00D65011">
                        <w:pPr>
                          <w:rPr>
                            <w:rFonts w:cs="Arial"/>
                            <w:szCs w:val="22"/>
                          </w:rPr>
                        </w:pPr>
                        <w:r w:rsidRPr="00E22561">
                          <w:rPr>
                            <w:rFonts w:cs="Arial"/>
                            <w:szCs w:val="22"/>
                          </w:rPr>
                          <w:t>2</w:t>
                        </w:r>
                      </w:p>
                    </w:tc>
                    <w:tc>
                      <w:tcPr>
                        <w:tcW w:w="3928" w:type="dxa"/>
                      </w:tcPr>
                      <w:p w:rsidR="005D1537" w:rsidRPr="00E22561" w:rsidRDefault="005D1537" w:rsidP="00D65011">
                        <w:pPr>
                          <w:rPr>
                            <w:rFonts w:cs="Arial"/>
                            <w:szCs w:val="22"/>
                          </w:rPr>
                        </w:pPr>
                        <w:r w:rsidRPr="00E22561">
                          <w:rPr>
                            <w:rFonts w:cs="Arial"/>
                            <w:szCs w:val="22"/>
                          </w:rPr>
                          <w:t>Leverandøren skal følge den fremgangsmåte for å oppfylle behov &lt;d&gt; som er beskrevet i bilag 2.</w:t>
                        </w:r>
                      </w:p>
                    </w:tc>
                    <w:tc>
                      <w:tcPr>
                        <w:tcW w:w="2081" w:type="dxa"/>
                      </w:tcPr>
                      <w:p w:rsidR="005D1537" w:rsidRPr="00E22561" w:rsidRDefault="005D1537" w:rsidP="00D65011">
                        <w:pPr>
                          <w:rPr>
                            <w:rFonts w:cs="Arial"/>
                            <w:i/>
                            <w:szCs w:val="22"/>
                          </w:rPr>
                        </w:pPr>
                        <w:r w:rsidRPr="00E22561">
                          <w:rPr>
                            <w:rFonts w:cs="Arial"/>
                            <w:i/>
                            <w:szCs w:val="22"/>
                          </w:rPr>
                          <w:t>C</w:t>
                        </w:r>
                      </w:p>
                    </w:tc>
                    <w:tc>
                      <w:tcPr>
                        <w:tcW w:w="2547" w:type="dxa"/>
                      </w:tcPr>
                      <w:p w:rsidR="005D1537" w:rsidRPr="00E22561" w:rsidRDefault="005D1537" w:rsidP="00D65011">
                        <w:pPr>
                          <w:rPr>
                            <w:rFonts w:cs="Arial"/>
                            <w:i/>
                            <w:szCs w:val="22"/>
                          </w:rPr>
                        </w:pPr>
                        <w:r w:rsidRPr="00E22561">
                          <w:rPr>
                            <w:rFonts w:cs="Arial"/>
                            <w:i/>
                            <w:szCs w:val="22"/>
                          </w:rPr>
                          <w:t>Tilbyderen skal beskrive den fremgangsmåte som skal benyttes for å oppfylle behov &lt;d&gt;.</w:t>
                        </w:r>
                      </w:p>
                      <w:p w:rsidR="005D1537" w:rsidRPr="00E22561" w:rsidRDefault="005D1537" w:rsidP="00D65011">
                        <w:pPr>
                          <w:rPr>
                            <w:rFonts w:cs="Arial"/>
                            <w:i/>
                            <w:szCs w:val="22"/>
                          </w:rPr>
                        </w:pPr>
                      </w:p>
                      <w:p w:rsidR="005D1537" w:rsidRPr="00E22561" w:rsidRDefault="005D1537" w:rsidP="00D65011">
                        <w:pPr>
                          <w:rPr>
                            <w:rFonts w:cs="Arial"/>
                            <w:i/>
                            <w:szCs w:val="22"/>
                          </w:rPr>
                        </w:pPr>
                        <w:r w:rsidRPr="00E22561">
                          <w:rPr>
                            <w:rFonts w:cs="Arial"/>
                            <w:i/>
                            <w:szCs w:val="22"/>
                          </w:rPr>
                          <w:t xml:space="preserve">Oppdragsgiver forventer at tilbyder i den forbindelse beskriver &lt;e&gt; og &lt;f&gt;. </w:t>
                        </w:r>
                      </w:p>
                      <w:p w:rsidR="005D1537" w:rsidRPr="00E22561" w:rsidRDefault="005D1537" w:rsidP="00D65011">
                        <w:pPr>
                          <w:rPr>
                            <w:rFonts w:cs="Arial"/>
                            <w:i/>
                            <w:szCs w:val="22"/>
                          </w:rPr>
                        </w:pPr>
                      </w:p>
                      <w:p w:rsidR="005D1537" w:rsidRPr="00E22561" w:rsidRDefault="005D1537" w:rsidP="00D65011">
                        <w:pPr>
                          <w:rPr>
                            <w:rFonts w:cs="Arial"/>
                            <w:i/>
                            <w:szCs w:val="22"/>
                          </w:rPr>
                        </w:pPr>
                        <w:r w:rsidRPr="00E22561">
                          <w:rPr>
                            <w:rFonts w:cs="Arial"/>
                            <w:i/>
                            <w:szCs w:val="22"/>
                          </w:rPr>
                          <w:t>Dette kravet vil bli evaluert under tildelingskriterium &lt;y&gt;</w:t>
                        </w:r>
                      </w:p>
                    </w:tc>
                  </w:tr>
                  <w:tr w:rsidR="005D1537" w:rsidRPr="00E22561" w:rsidTr="00D65011">
                    <w:tc>
                      <w:tcPr>
                        <w:tcW w:w="732" w:type="dxa"/>
                      </w:tcPr>
                      <w:p w:rsidR="005D1537" w:rsidRPr="00E22561" w:rsidRDefault="005D1537" w:rsidP="00D65011">
                        <w:pPr>
                          <w:rPr>
                            <w:rFonts w:cs="Arial"/>
                            <w:szCs w:val="22"/>
                          </w:rPr>
                        </w:pPr>
                        <w:r w:rsidRPr="00E22561">
                          <w:rPr>
                            <w:rFonts w:cs="Arial"/>
                            <w:szCs w:val="22"/>
                          </w:rPr>
                          <w:t>3</w:t>
                        </w:r>
                      </w:p>
                    </w:tc>
                    <w:tc>
                      <w:tcPr>
                        <w:tcW w:w="3928" w:type="dxa"/>
                      </w:tcPr>
                      <w:p w:rsidR="005D1537" w:rsidRPr="00E22561" w:rsidRDefault="005D1537" w:rsidP="00D65011">
                        <w:pPr>
                          <w:rPr>
                            <w:rFonts w:cs="Arial"/>
                            <w:szCs w:val="22"/>
                          </w:rPr>
                        </w:pPr>
                        <w:r w:rsidRPr="00E22561">
                          <w:rPr>
                            <w:rFonts w:cs="Arial"/>
                            <w:szCs w:val="22"/>
                          </w:rPr>
                          <w:t>Løsningen må være kompatibel med programvare &lt;nn&gt;</w:t>
                        </w:r>
                      </w:p>
                    </w:tc>
                    <w:tc>
                      <w:tcPr>
                        <w:tcW w:w="2081" w:type="dxa"/>
                      </w:tcPr>
                      <w:p w:rsidR="005D1537" w:rsidRPr="00E22561" w:rsidRDefault="005D1537" w:rsidP="00D65011">
                        <w:pPr>
                          <w:rPr>
                            <w:rFonts w:cs="Arial"/>
                            <w:i/>
                            <w:szCs w:val="22"/>
                          </w:rPr>
                        </w:pPr>
                        <w:r w:rsidRPr="00E22561">
                          <w:rPr>
                            <w:rFonts w:cs="Arial"/>
                            <w:i/>
                            <w:szCs w:val="22"/>
                          </w:rPr>
                          <w:t>A</w:t>
                        </w:r>
                      </w:p>
                    </w:tc>
                    <w:tc>
                      <w:tcPr>
                        <w:tcW w:w="2547" w:type="dxa"/>
                      </w:tcPr>
                      <w:p w:rsidR="005D1537" w:rsidRPr="00E22561" w:rsidRDefault="005D1537" w:rsidP="00D65011">
                        <w:pPr>
                          <w:rPr>
                            <w:rFonts w:cs="Arial"/>
                            <w:i/>
                            <w:szCs w:val="22"/>
                          </w:rPr>
                        </w:pPr>
                        <w:r w:rsidRPr="00E22561">
                          <w:rPr>
                            <w:rFonts w:cs="Arial"/>
                            <w:i/>
                            <w:szCs w:val="22"/>
                          </w:rPr>
                          <w:t xml:space="preserve">Tilbyder skal bekrefte at kompatiblitet med programvare &lt;nn&gt; vil leveres / Tilbyder skal beskrive hvordan kompatibilitet vil løses </w:t>
                        </w:r>
                        <w:r>
                          <w:rPr>
                            <w:rFonts w:cs="Arial"/>
                            <w:i/>
                            <w:szCs w:val="22"/>
                          </w:rPr>
                          <w:t>slik at oppfyllelse kan kontrolleres av Kunden.</w:t>
                        </w:r>
                      </w:p>
                      <w:p w:rsidR="005D1537" w:rsidRPr="00E22561" w:rsidRDefault="005D1537" w:rsidP="00D65011">
                        <w:pPr>
                          <w:rPr>
                            <w:rFonts w:cs="Arial"/>
                            <w:i/>
                            <w:szCs w:val="22"/>
                          </w:rPr>
                        </w:pPr>
                      </w:p>
                      <w:p w:rsidR="005D1537" w:rsidRPr="00E22561" w:rsidRDefault="005D1537" w:rsidP="00D65011">
                        <w:pPr>
                          <w:rPr>
                            <w:rFonts w:cs="Arial"/>
                            <w:i/>
                            <w:szCs w:val="22"/>
                          </w:rPr>
                        </w:pPr>
                        <w:r w:rsidRPr="00E22561">
                          <w:rPr>
                            <w:rFonts w:cs="Arial"/>
                            <w:i/>
                            <w:szCs w:val="22"/>
                          </w:rPr>
                          <w:t>Avvik vil medføre avvisning fra konkurransen</w:t>
                        </w:r>
                      </w:p>
                    </w:tc>
                  </w:tr>
                </w:tbl>
                <w:p w:rsidR="005D1537" w:rsidRDefault="005D1537" w:rsidP="00071D01">
                  <w:pPr>
                    <w:jc w:val="center"/>
                  </w:pPr>
                </w:p>
              </w:txbxContent>
            </v:textbox>
          </v:roundrect>
        </w:pict>
      </w: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924541" w:rsidRPr="00E22561" w:rsidRDefault="00F71FFD" w:rsidP="00924541">
      <w:pPr>
        <w:rPr>
          <w:rFonts w:cs="Arial"/>
          <w:i/>
          <w:szCs w:val="22"/>
        </w:rPr>
      </w:pPr>
      <w:r>
        <w:rPr>
          <w:noProof/>
        </w:rPr>
        <w:pict>
          <v:roundrect id="Avrundet rektangel 192" o:spid="_x0000_s1070" style="position:absolute;margin-left:1.15pt;margin-top:4.95pt;width:434.75pt;height:65.1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" fillcolor="#5b9bd5 [3204]" strokecolor="#1f4d78 [1604]" strokeweight="1pt">
            <v:stroke joinstyle="miter"/>
            <v:path arrowok="t"/>
            <v:textbox>
              <w:txbxContent>
                <w:p w:rsidR="005D1537" w:rsidRPr="00E22561" w:rsidRDefault="005D1537" w:rsidP="00071D01">
                  <w:pPr>
                    <w:rPr>
                      <w:rFonts w:cs="Arial"/>
                      <w:szCs w:val="22"/>
                    </w:rPr>
                  </w:pPr>
                </w:p>
                <w:p w:rsidR="005D1537" w:rsidRPr="00E22561" w:rsidRDefault="005D1537" w:rsidP="00071D01">
                  <w:pPr>
                    <w:rPr>
                      <w:rFonts w:cs="Arial"/>
                      <w:szCs w:val="22"/>
                    </w:rPr>
                  </w:pPr>
                  <w:r w:rsidRPr="00E22561">
                    <w:rPr>
                      <w:rFonts w:cs="Arial"/>
                      <w:szCs w:val="22"/>
                    </w:rPr>
                    <w:t xml:space="preserve">De punktene som er angitt nedenfor er punkter </w:t>
                  </w:r>
                  <w:r>
                    <w:rPr>
                      <w:rFonts w:cs="Arial"/>
                      <w:szCs w:val="22"/>
                    </w:rPr>
                    <w:t>i avtaleteksten</w:t>
                  </w:r>
                  <w:r w:rsidRPr="00E22561">
                    <w:rPr>
                      <w:rFonts w:cs="Arial"/>
                      <w:szCs w:val="22"/>
                    </w:rPr>
                    <w:t xml:space="preserve"> </w:t>
                  </w:r>
                  <w:r>
                    <w:rPr>
                      <w:rFonts w:cs="Arial"/>
                      <w:szCs w:val="22"/>
                    </w:rPr>
                    <w:t xml:space="preserve">som </w:t>
                  </w:r>
                  <w:r w:rsidRPr="00E22561">
                    <w:rPr>
                      <w:rFonts w:cs="Arial"/>
                      <w:szCs w:val="22"/>
                    </w:rPr>
                    <w:t xml:space="preserve">henviser til at Kunden i bilag 1 </w:t>
                  </w:r>
                  <w:r>
                    <w:rPr>
                      <w:rFonts w:cs="Arial"/>
                      <w:szCs w:val="22"/>
                    </w:rPr>
                    <w:t>kan angi</w:t>
                  </w:r>
                  <w:r w:rsidRPr="00E22561">
                    <w:rPr>
                      <w:rFonts w:cs="Arial"/>
                      <w:szCs w:val="22"/>
                    </w:rPr>
                    <w:t xml:space="preserve"> eller presisere forhold ved </w:t>
                  </w:r>
                  <w:r>
                    <w:rPr>
                      <w:rFonts w:cs="Arial"/>
                      <w:szCs w:val="22"/>
                    </w:rPr>
                    <w:t>tjenesten.</w:t>
                  </w:r>
                </w:p>
                <w:p w:rsidR="005D1537" w:rsidRPr="00E22561" w:rsidRDefault="005D1537" w:rsidP="00071D01">
                  <w:pPr>
                    <w:rPr>
                      <w:rFonts w:cs="Arial"/>
                      <w:szCs w:val="22"/>
                    </w:rPr>
                  </w:pPr>
                </w:p>
                <w:p w:rsidR="005D1537" w:rsidRDefault="005D1537" w:rsidP="00625DB0">
                  <w:r w:rsidRPr="00E22561">
                    <w:rPr>
                      <w:rFonts w:cs="Arial"/>
                      <w:szCs w:val="22"/>
                    </w:rPr>
                    <w:t xml:space="preserve">All hjelpetekst skal </w:t>
                  </w:r>
                  <w:r>
                    <w:rPr>
                      <w:rFonts w:cs="Arial"/>
                      <w:szCs w:val="22"/>
                    </w:rPr>
                    <w:t xml:space="preserve">altså </w:t>
                  </w:r>
                  <w:r w:rsidRPr="00E22561">
                    <w:rPr>
                      <w:rFonts w:cs="Arial"/>
                      <w:szCs w:val="22"/>
                    </w:rPr>
                    <w:t xml:space="preserve">strykes når bilaget </w:t>
                  </w:r>
                  <w:r>
                    <w:rPr>
                      <w:rFonts w:cs="Arial"/>
                      <w:szCs w:val="22"/>
                    </w:rPr>
                    <w:t>utfylles.</w:t>
                  </w:r>
                </w:p>
              </w:txbxContent>
            </v:textbox>
          </v:roundrect>
        </w:pict>
      </w:r>
    </w:p>
    <w:p w:rsidR="00DE7D3A" w:rsidRDefault="00DE7D3A"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924541">
      <w:pPr>
        <w:rPr>
          <w:rFonts w:cs="Arial"/>
          <w:szCs w:val="22"/>
        </w:rPr>
      </w:pPr>
    </w:p>
    <w:p w:rsidR="00071D01" w:rsidRDefault="00071D01" w:rsidP="00DE7D3A">
      <w:pPr>
        <w:rPr>
          <w:rFonts w:ascii="Cambria" w:hAnsi="Cambria"/>
          <w:b/>
          <w:bCs/>
          <w:sz w:val="26"/>
          <w:szCs w:val="26"/>
        </w:rPr>
      </w:pPr>
    </w:p>
    <w:p w:rsidR="008A0CEA" w:rsidRDefault="008A0CEA" w:rsidP="00800CBF">
      <w:pPr>
        <w:pStyle w:val="Overskrift2"/>
      </w:pPr>
      <w:r w:rsidRPr="00E22561">
        <w:lastRenderedPageBreak/>
        <w:t>Avtalens punkt 3</w:t>
      </w:r>
      <w:r w:rsidR="00984808" w:rsidRPr="00E22561">
        <w:t>.4</w:t>
      </w:r>
      <w:r w:rsidRPr="00E22561">
        <w:t xml:space="preserve"> Dokumentasjon og opplæring </w:t>
      </w:r>
    </w:p>
    <w:p w:rsidR="004F642F" w:rsidRPr="005F2A80" w:rsidRDefault="004F642F" w:rsidP="004F642F">
      <w:r>
        <w:t>[Eventuell tekst]</w:t>
      </w:r>
    </w:p>
    <w:p w:rsidR="00725B40" w:rsidRDefault="00725B40" w:rsidP="00EE6CD2">
      <w:pPr>
        <w:rPr>
          <w:rFonts w:ascii="Cambria" w:hAnsi="Cambria"/>
          <w:b/>
          <w:bCs/>
          <w:sz w:val="26"/>
          <w:szCs w:val="26"/>
        </w:rPr>
      </w:pPr>
    </w:p>
    <w:p w:rsidR="00725B40" w:rsidRDefault="00F71FFD" w:rsidP="00EE6CD2">
      <w:pPr>
        <w:rPr>
          <w:rFonts w:ascii="Cambria" w:hAnsi="Cambria"/>
          <w:b/>
          <w:bCs/>
          <w:sz w:val="26"/>
          <w:szCs w:val="26"/>
        </w:rPr>
      </w:pPr>
      <w:r>
        <w:rPr>
          <w:noProof/>
        </w:rPr>
        <w:pict>
          <v:roundrect id="Avrundet rektangel 194" o:spid="_x0000_s1069" style="position:absolute;margin-left:-1.35pt;margin-top:.95pt;width:444.75pt;height:661.6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" fillcolor="#5b9bd5 [3204]" strokecolor="#1f4d78 [1604]" strokeweight="1pt">
            <v:stroke joinstyle="miter"/>
            <v:path arrowok="t"/>
            <v:textbox>
              <w:txbxContent>
                <w:p w:rsidR="005D1537" w:rsidRPr="00E22561" w:rsidRDefault="005D1537" w:rsidP="00725B40">
                  <w:r w:rsidRPr="00E22561">
                    <w:t>Dersom Kunden har krav til dokumentasjon av tjenesten (standard produktbeskrivelse, brukerveiledning eller annen type dokumentasjon som Leverandøren vanligvis lar følge med ved tjenesten), skal kravene til dokumentasjon fremkomme her.</w:t>
                  </w:r>
                </w:p>
                <w:p w:rsidR="005D1537" w:rsidRPr="00E22561" w:rsidRDefault="005D1537" w:rsidP="00725B40"/>
                <w:p w:rsidR="005D1537" w:rsidRPr="00E22561" w:rsidRDefault="005D1537" w:rsidP="00725B40">
                  <w:pPr>
                    <w:rPr>
                      <w:szCs w:val="22"/>
                    </w:rPr>
                  </w:pPr>
                  <w:r w:rsidRPr="00E22561">
                    <w:rPr>
                      <w:szCs w:val="22"/>
                    </w:rPr>
                    <w:t xml:space="preserve">Eksempler på dokumentasjon som kan kreves og krav som kan stilles til dokumentasjonen: </w:t>
                  </w:r>
                </w:p>
                <w:p w:rsidR="005D1537" w:rsidRPr="00E22561" w:rsidRDefault="005D1537" w:rsidP="00725B40">
                  <w:pPr>
                    <w:rPr>
                      <w:szCs w:val="22"/>
                    </w:rPr>
                  </w:pPr>
                </w:p>
                <w:p w:rsidR="005D1537" w:rsidRPr="00E22561" w:rsidRDefault="005D1537" w:rsidP="00725B40">
                  <w:pPr>
                    <w:pStyle w:val="nummerertliste1"/>
                  </w:pPr>
                  <w:r w:rsidRPr="00E22561">
                    <w:t>Teknisk dokumentasjon</w:t>
                  </w:r>
                </w:p>
                <w:p w:rsidR="005D1537" w:rsidRPr="00E22561" w:rsidRDefault="005D1537" w:rsidP="00725B40">
                  <w:pPr>
                    <w:pStyle w:val="Nummerertlisteinnrykk"/>
                  </w:pPr>
                  <w:r w:rsidRPr="00E22561">
                    <w:t>Systemdokumentasjon med detaljert beskrivelse av standardsystemet og tilpasningene, virkemåte og sammenhengen mellom dem</w:t>
                  </w:r>
                </w:p>
                <w:p w:rsidR="005D1537" w:rsidRPr="00E22561" w:rsidRDefault="005D1537" w:rsidP="00725B40">
                  <w:pPr>
                    <w:pStyle w:val="Nummerertlisteinnrykk"/>
                  </w:pPr>
                  <w:r w:rsidRPr="00E22561">
                    <w:t>Installasjonsveiledning med råd om valg av oppsett mv.</w:t>
                  </w:r>
                </w:p>
                <w:p w:rsidR="005D1537" w:rsidRPr="00E22561" w:rsidRDefault="005D1537" w:rsidP="00725B40">
                  <w:pPr>
                    <w:pStyle w:val="Topptekst"/>
                    <w:rPr>
                      <w:szCs w:val="22"/>
                    </w:rPr>
                  </w:pPr>
                </w:p>
                <w:p w:rsidR="005D1537" w:rsidRPr="00E22561" w:rsidRDefault="005D1537" w:rsidP="00725B40">
                  <w:pPr>
                    <w:pStyle w:val="nummerertliste1"/>
                  </w:pPr>
                  <w:r w:rsidRPr="00E22561">
                    <w:t>Brukerdokumentasjon</w:t>
                  </w:r>
                </w:p>
                <w:p w:rsidR="005D1537" w:rsidRPr="00E22561" w:rsidRDefault="005D1537" w:rsidP="00725B40">
                  <w:pPr>
                    <w:pStyle w:val="Nummerertlisteinnrykk"/>
                  </w:pPr>
                  <w:r w:rsidRPr="00E22561">
                    <w:t>Beskrivelse av funksjonaliteten i standardsystemet og tilpasningene</w:t>
                  </w:r>
                </w:p>
                <w:p w:rsidR="005D1537" w:rsidRPr="00E22561" w:rsidRDefault="005D1537" w:rsidP="00725B40">
                  <w:pPr>
                    <w:pStyle w:val="Nummerertlisteinnrykk"/>
                  </w:pPr>
                  <w:r w:rsidRPr="00E22561">
                    <w:t>Beskrivelser beregnet på superbruker/systemansvarlig i brukerorganisasjonen som viser sammenhengene mellom ulike deler av systemet, avansert brukerfunksjonalitet mv.</w:t>
                  </w:r>
                </w:p>
                <w:p w:rsidR="005D1537" w:rsidRPr="00E22561" w:rsidRDefault="005D1537" w:rsidP="00725B40">
                  <w:pPr>
                    <w:rPr>
                      <w:szCs w:val="22"/>
                    </w:rPr>
                  </w:pPr>
                </w:p>
                <w:p w:rsidR="005D1537" w:rsidRPr="00E22561" w:rsidRDefault="005D1537" w:rsidP="00725B40">
                  <w:pPr>
                    <w:rPr>
                      <w:szCs w:val="22"/>
                    </w:rPr>
                  </w:pPr>
                  <w:r w:rsidRPr="00E22561">
                    <w:rPr>
                      <w:szCs w:val="22"/>
                    </w:rPr>
                    <w:t>Dokumentasjonen skal være ajourført til den versjon</w:t>
                  </w:r>
                  <w:r>
                    <w:rPr>
                      <w:szCs w:val="22"/>
                    </w:rPr>
                    <w:t>en</w:t>
                  </w:r>
                  <w:r w:rsidRPr="00E22561">
                    <w:rPr>
                      <w:szCs w:val="22"/>
                    </w:rPr>
                    <w:t xml:space="preserve"> av standardsystem</w:t>
                  </w:r>
                  <w:r>
                    <w:rPr>
                      <w:szCs w:val="22"/>
                    </w:rPr>
                    <w:t>et</w:t>
                  </w:r>
                  <w:r w:rsidRPr="00E22561">
                    <w:rPr>
                      <w:szCs w:val="22"/>
                    </w:rPr>
                    <w:t xml:space="preserve"> og tilpasninge</w:t>
                  </w:r>
                  <w:r>
                    <w:rPr>
                      <w:szCs w:val="22"/>
                    </w:rPr>
                    <w:t>ne</w:t>
                  </w:r>
                  <w:r w:rsidRPr="00E22561">
                    <w:rPr>
                      <w:szCs w:val="22"/>
                    </w:rPr>
                    <w:t xml:space="preserve"> som leveres. Dokumentasjonen av tilpasningene skal vise til relevante deler av dokumentasjonen for standardsystemet, slik at de ulike delene av dokumentasjonen enkelt kan sees i sammenheng med hverandre. Det skal fremgå klart og tydelig hvilke deler av dokumentasjonen til standardsystemet som eventuelt ikke er relevant som følge av de tilpasninge</w:t>
                  </w:r>
                  <w:r>
                    <w:rPr>
                      <w:szCs w:val="22"/>
                    </w:rPr>
                    <w:t>ne</w:t>
                  </w:r>
                  <w:r w:rsidRPr="00E22561">
                    <w:rPr>
                      <w:szCs w:val="22"/>
                    </w:rPr>
                    <w:t xml:space="preserve"> som er gjort, samt hva som eventuelt kommer til erstatning.</w:t>
                  </w:r>
                </w:p>
                <w:p w:rsidR="005D1537" w:rsidRPr="00E22561" w:rsidRDefault="005D1537" w:rsidP="00725B40">
                  <w:pPr>
                    <w:rPr>
                      <w:szCs w:val="22"/>
                    </w:rPr>
                  </w:pPr>
                </w:p>
                <w:p w:rsidR="005D1537" w:rsidRDefault="005D1537" w:rsidP="00725B40">
                  <w:pPr>
                    <w:rPr>
                      <w:szCs w:val="22"/>
                    </w:rPr>
                  </w:pPr>
                  <w:r>
                    <w:rPr>
                      <w:szCs w:val="22"/>
                    </w:rPr>
                    <w:t xml:space="preserve">Dersom Kunden godtar at dokumentasjonen som leveres kan leveres på annet språk enn norsk, skal dette fremkomme her. </w:t>
                  </w:r>
                </w:p>
                <w:p w:rsidR="005D1537" w:rsidRPr="00E22561" w:rsidRDefault="005D1537" w:rsidP="00725B40"/>
                <w:p w:rsidR="005D1537" w:rsidRDefault="005D1537" w:rsidP="00725B40">
                  <w:r w:rsidRPr="00E22561">
                    <w:t>Dersom Kunden har krav til Leverandørens opplæring av Kundens personell, skal kravene til dette fremkomme her.</w:t>
                  </w:r>
                </w:p>
                <w:p w:rsidR="005D1537" w:rsidRDefault="005D1537" w:rsidP="00725B40"/>
                <w:p w:rsidR="005D1537" w:rsidRPr="00E22561" w:rsidRDefault="005D1537" w:rsidP="00F401FF">
                  <w:r w:rsidRPr="00E22561">
                    <w:t>Eksempler på krav som kan stilles til opplæringen:</w:t>
                  </w:r>
                </w:p>
                <w:p w:rsidR="005D1537" w:rsidRPr="00E22561" w:rsidRDefault="005D1537" w:rsidP="00F401FF"/>
                <w:p w:rsidR="005D1537" w:rsidRPr="00E22561" w:rsidRDefault="005D1537" w:rsidP="00F401FF">
                  <w:r w:rsidRPr="00E22561">
                    <w:t xml:space="preserve">Avtalt opplæring av Kundens ansatte skal utføres profesjonelt og med god faglig og pedagogisk standard </w:t>
                  </w:r>
                  <w:r>
                    <w:t>innenfor</w:t>
                  </w:r>
                  <w:r w:rsidRPr="00E22561">
                    <w:t xml:space="preserve"> den tidsplanen som følger av bilag </w:t>
                  </w:r>
                  <w:r>
                    <w:t>3</w:t>
                  </w:r>
                  <w:r w:rsidRPr="00E22561">
                    <w:t xml:space="preserve">. Opplæringen skal være tilpasset de enkelte brukergruppenes behov, eksempelvis for sluttbrukere, superbrukere, systemadministratorer, driftspersonell og lignende. </w:t>
                  </w:r>
                </w:p>
                <w:p w:rsidR="005D1537" w:rsidRPr="00E22561" w:rsidRDefault="005D1537" w:rsidP="00F401FF"/>
                <w:p w:rsidR="005D1537" w:rsidRDefault="005D1537" w:rsidP="00F401FF">
                  <w:r>
                    <w:t>Opplæringen skal</w:t>
                  </w:r>
                  <w:r w:rsidRPr="00E22561">
                    <w:t xml:space="preserve"> gjennomføres i Kundens lokaler og på det systemet med tilpasninger som er installert hos Kunden. Leverandøren skal i rimelig tid før opplæring påbegynnes levere Kunden nødvendig kursdokumentasjon for de ulike målgruppene (brukere, systempersonell, driftspersonell).</w:t>
                  </w:r>
                </w:p>
                <w:p w:rsidR="005D1537" w:rsidRDefault="005D1537" w:rsidP="00725B40"/>
              </w:txbxContent>
            </v:textbox>
          </v:roundrect>
        </w:pict>
      </w: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EE6CD2">
      <w:pPr>
        <w:rPr>
          <w:rFonts w:ascii="Cambria" w:hAnsi="Cambria"/>
          <w:b/>
          <w:bCs/>
          <w:sz w:val="26"/>
          <w:szCs w:val="26"/>
        </w:rPr>
      </w:pPr>
    </w:p>
    <w:p w:rsidR="00725B40" w:rsidRDefault="00725B40" w:rsidP="000B4028">
      <w:pPr>
        <w:pStyle w:val="Overskrift2"/>
      </w:pPr>
    </w:p>
    <w:p w:rsidR="00725B40" w:rsidRDefault="00725B40" w:rsidP="000B4028">
      <w:pPr>
        <w:pStyle w:val="Overskrift2"/>
      </w:pPr>
    </w:p>
    <w:p w:rsidR="00725B40" w:rsidRDefault="00725B40" w:rsidP="000B4028">
      <w:pPr>
        <w:pStyle w:val="Overskrift2"/>
      </w:pPr>
    </w:p>
    <w:p w:rsidR="00725B40" w:rsidRDefault="00725B40" w:rsidP="000B4028">
      <w:pPr>
        <w:pStyle w:val="Overskrift2"/>
      </w:pPr>
    </w:p>
    <w:p w:rsidR="00725B40" w:rsidRDefault="00725B40" w:rsidP="000B4028">
      <w:pPr>
        <w:pStyle w:val="Overskrift2"/>
      </w:pPr>
    </w:p>
    <w:p w:rsidR="000B4028" w:rsidRDefault="000B4028" w:rsidP="000B4028"/>
    <w:p w:rsidR="00934D2C" w:rsidRDefault="00934D2C" w:rsidP="000B4028"/>
    <w:p w:rsidR="00725B40" w:rsidRDefault="00725B40" w:rsidP="000B4028"/>
    <w:p w:rsidR="00F401FF" w:rsidRDefault="00F401FF" w:rsidP="00F401FF">
      <w:pPr>
        <w:pStyle w:val="Overskrift2"/>
      </w:pPr>
      <w:r>
        <w:t xml:space="preserve">Avtalens punkt 3.5 Oppgradering/vedlikehold av tjenesten etter Leveringsdag </w:t>
      </w:r>
    </w:p>
    <w:p w:rsidR="004F642F" w:rsidRPr="005F2A80" w:rsidRDefault="004F642F" w:rsidP="004F642F">
      <w:r>
        <w:t>[Eventuell tekst]</w:t>
      </w:r>
    </w:p>
    <w:p w:rsidR="004F642F" w:rsidRPr="004F642F" w:rsidRDefault="004F642F" w:rsidP="004F642F"/>
    <w:p w:rsidR="00725B40" w:rsidRDefault="00F71FFD" w:rsidP="000B4028">
      <w:r>
        <w:rPr>
          <w:noProof/>
        </w:rPr>
        <w:pict>
          <v:roundrect id="Avrundet rektangel 196" o:spid="_x0000_s1068" style="position:absolute;margin-left:-1.4pt;margin-top:.65pt;width:447pt;height:131.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" fillcolor="#5b9bd5 [3204]" strokecolor="#1f4d78 [1604]" strokeweight="1pt">
            <v:stroke joinstyle="miter"/>
            <v:path arrowok="t"/>
            <v:textbox>
              <w:txbxContent>
                <w:p w:rsidR="005D1537" w:rsidRDefault="005D1537" w:rsidP="00725B40">
                  <w:r>
                    <w:t>Dersom Leverandøren ikke er ansvarlig for å teste og foreta standardoppgraderinger i tjenesten som er nødvendig for at tjenesten skal oppfylle avtalte krav, herunder krav til tjenestenivå i bilag 4, i avtaleperioden skal Kunden angi dette her.</w:t>
                  </w:r>
                </w:p>
                <w:p w:rsidR="005D1537" w:rsidRDefault="005D1537" w:rsidP="00725B40"/>
                <w:p w:rsidR="005D1537" w:rsidRDefault="005D1537" w:rsidP="00725B40">
                  <w:r>
                    <w:t>Dersom Kunden har nærmere krav til testing etter at Leverandøren har foretatt endringer i konfigurasjoner, tilpasninger og/eller integrasjoner for Kunden som følge av standardoppgraderinger som skjer i tredjepartsleveranser, skal Kunden angi dette her.</w:t>
                  </w:r>
                </w:p>
                <w:p w:rsidR="005D1537" w:rsidRDefault="005D1537" w:rsidP="00725B40">
                  <w:pPr>
                    <w:jc w:val="center"/>
                  </w:pPr>
                </w:p>
              </w:txbxContent>
            </v:textbox>
          </v:roundrect>
        </w:pict>
      </w:r>
    </w:p>
    <w:p w:rsidR="00725B40" w:rsidRDefault="00725B40" w:rsidP="000B4028"/>
    <w:p w:rsidR="00725B40" w:rsidRDefault="00725B40" w:rsidP="000B4028"/>
    <w:p w:rsidR="00725B40" w:rsidRDefault="00725B40" w:rsidP="000B4028"/>
    <w:p w:rsidR="00725B40" w:rsidRDefault="00725B40" w:rsidP="000B4028"/>
    <w:p w:rsidR="00725B40" w:rsidRDefault="00725B40" w:rsidP="000B4028"/>
    <w:p w:rsidR="00725B40" w:rsidRDefault="00725B40" w:rsidP="000443BF">
      <w:pPr>
        <w:pStyle w:val="Overskrift2"/>
      </w:pPr>
    </w:p>
    <w:p w:rsidR="00F401FF" w:rsidRDefault="00F401FF" w:rsidP="00725B40">
      <w:pPr>
        <w:pStyle w:val="Overskrift2"/>
      </w:pPr>
    </w:p>
    <w:p w:rsidR="00B81579" w:rsidRDefault="00934D2C" w:rsidP="00725B40">
      <w:pPr>
        <w:pStyle w:val="Overskrift2"/>
      </w:pPr>
      <w:r>
        <w:t>Avtalens punkt 3.6 Ytterligere utvikling etter Leveringsdag</w:t>
      </w:r>
    </w:p>
    <w:p w:rsidR="004F642F" w:rsidRPr="004F642F" w:rsidRDefault="004F642F" w:rsidP="004F642F">
      <w:r>
        <w:t>[Eventuell tekst]</w:t>
      </w:r>
    </w:p>
    <w:p w:rsidR="00725B40" w:rsidRDefault="00F71FFD" w:rsidP="003100FE">
      <w:r>
        <w:rPr>
          <w:noProof/>
        </w:rPr>
        <w:pict>
          <v:roundrect id="Avrundet rektangel 197" o:spid="_x0000_s1067" style="position:absolute;margin-left:-1.35pt;margin-top:8.25pt;width:453pt;height:164.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" fillcolor="#5b9bd5 [3204]" strokecolor="#1f4d78 [1604]" strokeweight="1pt">
            <v:stroke joinstyle="miter"/>
            <v:path arrowok="t"/>
            <v:textbox>
              <w:txbxContent>
                <w:p w:rsidR="005D1537" w:rsidRDefault="005D1537" w:rsidP="00725B40">
                  <w:r>
                    <w:t>Rammene for videreutvikling av de tjenester som er levert av Leverandøren skal angis av Kunden her, med mindre Kunden ønsker å benytte egen avtale for slik videreutvikling. Dersom Kunden ønsker å benytte egen avtale for videreutvikling, skal dette angis her.</w:t>
                  </w:r>
                </w:p>
                <w:p w:rsidR="005D1537" w:rsidRDefault="005D1537" w:rsidP="00725B40"/>
                <w:p w:rsidR="005D1537" w:rsidRDefault="005D1537" w:rsidP="00725B40">
                  <w:r>
                    <w:t xml:space="preserve">Dersom Kunden har særskilte krav til godkjenningsprøve for slik videreutvikling, skal Kunden angi dette her. </w:t>
                  </w:r>
                </w:p>
                <w:p w:rsidR="005D1537" w:rsidRDefault="005D1537" w:rsidP="00725B40"/>
                <w:p w:rsidR="005D1537" w:rsidRPr="00B81579" w:rsidRDefault="005D1537" w:rsidP="00725B40">
                  <w:r>
                    <w:t>Dersom Kunden ønsker at Leverandøren proaktivt og løpende skal vurdere og foreslå endringer i egne tjenester for Kunden, skal Kunden angi dette her.</w:t>
                  </w:r>
                </w:p>
                <w:p w:rsidR="005D1537" w:rsidRDefault="005D1537" w:rsidP="00725B40">
                  <w:pPr>
                    <w:jc w:val="center"/>
                  </w:pPr>
                </w:p>
              </w:txbxContent>
            </v:textbox>
          </v:roundrect>
        </w:pict>
      </w:r>
    </w:p>
    <w:p w:rsidR="00725B40" w:rsidRDefault="00725B40" w:rsidP="003100FE"/>
    <w:p w:rsidR="00725B40" w:rsidRDefault="00725B40" w:rsidP="003100FE"/>
    <w:p w:rsidR="00725B40" w:rsidRDefault="00725B40" w:rsidP="003100FE"/>
    <w:p w:rsidR="00725B40" w:rsidRDefault="00725B40" w:rsidP="003100FE"/>
    <w:p w:rsidR="00725B40" w:rsidRDefault="00725B40" w:rsidP="003100FE"/>
    <w:p w:rsidR="00725B40" w:rsidRDefault="00725B40" w:rsidP="003100FE"/>
    <w:p w:rsidR="00725B40" w:rsidRDefault="00725B40" w:rsidP="003100FE"/>
    <w:p w:rsidR="00725B40" w:rsidRDefault="00725B40" w:rsidP="003100FE"/>
    <w:p w:rsidR="00725B40" w:rsidRDefault="00725B40" w:rsidP="003100FE"/>
    <w:p w:rsidR="00725B40" w:rsidRDefault="00725B40" w:rsidP="003100FE"/>
    <w:p w:rsidR="00725B40" w:rsidRDefault="00725B40" w:rsidP="003100FE"/>
    <w:p w:rsidR="00725B40" w:rsidRDefault="00725B40" w:rsidP="003100FE"/>
    <w:p w:rsidR="00725B40" w:rsidRDefault="00725B40" w:rsidP="003100FE"/>
    <w:p w:rsidR="00C03960" w:rsidRDefault="00C03960" w:rsidP="00800CBF">
      <w:pPr>
        <w:pStyle w:val="Overskrift2"/>
      </w:pPr>
      <w:r w:rsidRPr="00E22561">
        <w:t>Avtalens punkt 6.</w:t>
      </w:r>
      <w:r>
        <w:t>1</w:t>
      </w:r>
      <w:r w:rsidRPr="00E22561">
        <w:t xml:space="preserve"> </w:t>
      </w:r>
      <w:r w:rsidR="005F2A80">
        <w:t>I</w:t>
      </w:r>
      <w:r>
        <w:t>nformasjonssikkerhet</w:t>
      </w:r>
    </w:p>
    <w:p w:rsidR="004F642F" w:rsidRPr="004F642F" w:rsidRDefault="004F642F" w:rsidP="004F642F">
      <w:r>
        <w:t>[Eventuell tekst]</w:t>
      </w:r>
    </w:p>
    <w:p w:rsidR="00165135" w:rsidRDefault="00F71FFD" w:rsidP="00C03960">
      <w:pPr>
        <w:rPr>
          <w:sz w:val="23"/>
          <w:szCs w:val="23"/>
        </w:rPr>
      </w:pPr>
      <w:r>
        <w:rPr>
          <w:noProof/>
        </w:rPr>
        <w:pict>
          <v:roundrect id="Avrundet rektangel 200" o:spid="_x0000_s1066" style="position:absolute;margin-left:-.7pt;margin-top:8.65pt;width:448.5pt;height:234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" fillcolor="#5b9bd5 [3204]" strokecolor="#1f4d78 [1604]" strokeweight="1pt">
            <v:stroke joinstyle="miter"/>
            <v:path arrowok="t"/>
            <v:textbox>
              <w:txbxContent>
                <w:p w:rsidR="005D1537" w:rsidRPr="0080435D" w:rsidRDefault="005D1537" w:rsidP="001513DA">
                  <w:pPr>
                    <w:rPr>
                      <w:rFonts w:cs="Arial"/>
                      <w:lang w:val="x-none"/>
                    </w:rPr>
                  </w:pPr>
                  <w:r>
                    <w:rPr>
                      <w:rFonts w:cs="Arial"/>
                    </w:rPr>
                    <w:t>Dersom Kunden har nærmere krav til hvorledes informasjonssikkerheten skal ivaretas fra Leverandørens side, samt nærmere krav atskillelse av data skal Kunden angi dette her.</w:t>
                  </w:r>
                </w:p>
                <w:p w:rsidR="005D1537" w:rsidRDefault="005D1537" w:rsidP="00AA0AA6">
                  <w:pPr>
                    <w:rPr>
                      <w:szCs w:val="22"/>
                    </w:rPr>
                  </w:pPr>
                </w:p>
                <w:p w:rsidR="005D1537" w:rsidRDefault="005D1537" w:rsidP="00AA0AA6">
                  <w:pPr>
                    <w:rPr>
                      <w:szCs w:val="22"/>
                    </w:rPr>
                  </w:pPr>
                  <w:r w:rsidRPr="00800CBF">
                    <w:rPr>
                      <w:szCs w:val="22"/>
                    </w:rPr>
                    <w:t>Informa</w:t>
                  </w:r>
                  <w:r>
                    <w:rPr>
                      <w:szCs w:val="22"/>
                    </w:rPr>
                    <w:t>sjonssikkerhet/atskillelse av data handler om å redusere</w:t>
                  </w:r>
                  <w:r w:rsidRPr="00800CBF">
                    <w:rPr>
                      <w:szCs w:val="22"/>
                    </w:rPr>
                    <w:t xml:space="preserve"> risikoen </w:t>
                  </w:r>
                  <w:r>
                    <w:rPr>
                      <w:szCs w:val="22"/>
                    </w:rPr>
                    <w:t>for at informasjon/data skal komme på avveie</w:t>
                  </w:r>
                  <w:r w:rsidRPr="00800CBF">
                    <w:rPr>
                      <w:szCs w:val="22"/>
                    </w:rPr>
                    <w:t>.</w:t>
                  </w:r>
                  <w:r>
                    <w:rPr>
                      <w:szCs w:val="22"/>
                    </w:rPr>
                    <w:t xml:space="preserve"> Det vil være særlig aktuelt for Kunden å angi nærmere krav til hvorledes informasjonssikkerheten/sikker atskillelse av data skal ivaretas fra Leverandørens side dersom Leverandøren skal håndtere sensitiv informasjon i tjenesteleveransen. Dette kan være forretningshemmeligheter, særlige kategorier av personopplysninger eller liknende.</w:t>
                  </w:r>
                </w:p>
                <w:p w:rsidR="005D1537" w:rsidRDefault="005D1537" w:rsidP="00AA0AA6">
                  <w:pPr>
                    <w:rPr>
                      <w:szCs w:val="22"/>
                    </w:rPr>
                  </w:pPr>
                </w:p>
                <w:p w:rsidR="005D1537" w:rsidRPr="001513DA" w:rsidRDefault="005D1537" w:rsidP="00AA0AA6">
                  <w:pPr>
                    <w:rPr>
                      <w:szCs w:val="22"/>
                      <w:lang w:val="x-none"/>
                    </w:rPr>
                  </w:pPr>
                  <w:r>
                    <w:rPr>
                      <w:rFonts w:cs="Arial"/>
                    </w:rPr>
                    <w:t>Dersom Kunden har nærmere krav til hvorledes Leverandøren skal påse at leverandør(er) av tredjepartsleveranser foretar tilstrekkelig og nødvendig sikring av Kundens data, skal Kunden angi dette her.</w:t>
                  </w:r>
                </w:p>
                <w:p w:rsidR="005D1537" w:rsidRDefault="005D1537" w:rsidP="00AA0AA6">
                  <w:pPr>
                    <w:rPr>
                      <w:szCs w:val="22"/>
                    </w:rPr>
                  </w:pPr>
                </w:p>
                <w:p w:rsidR="005D1537" w:rsidRDefault="005D1537" w:rsidP="008866E8">
                  <w:r>
                    <w:rPr>
                      <w:szCs w:val="22"/>
                    </w:rPr>
                    <w:t xml:space="preserve">Dette kan for eksempel være krav til at Leverandøren må fremvise avtale med tredjeparter som dokumenterer sikringstiltakene. </w:t>
                  </w:r>
                </w:p>
              </w:txbxContent>
            </v:textbox>
          </v:roundrect>
        </w:pict>
      </w:r>
    </w:p>
    <w:p w:rsidR="00AA0AA6" w:rsidRDefault="00AA0AA6" w:rsidP="00C03960">
      <w:pPr>
        <w:rPr>
          <w:sz w:val="23"/>
          <w:szCs w:val="23"/>
        </w:rPr>
      </w:pPr>
    </w:p>
    <w:p w:rsidR="00AA0AA6" w:rsidRDefault="00AA0AA6" w:rsidP="00C03960">
      <w:pPr>
        <w:rPr>
          <w:sz w:val="23"/>
          <w:szCs w:val="23"/>
        </w:rPr>
      </w:pPr>
    </w:p>
    <w:p w:rsidR="00AA0AA6" w:rsidRDefault="00AA0AA6" w:rsidP="00C03960">
      <w:pPr>
        <w:rPr>
          <w:sz w:val="23"/>
          <w:szCs w:val="23"/>
        </w:rPr>
      </w:pPr>
    </w:p>
    <w:p w:rsidR="00AA0AA6" w:rsidRDefault="00AA0AA6" w:rsidP="00C03960">
      <w:pPr>
        <w:rPr>
          <w:sz w:val="23"/>
          <w:szCs w:val="23"/>
        </w:rPr>
      </w:pPr>
    </w:p>
    <w:p w:rsidR="00AA0AA6" w:rsidRDefault="00AA0AA6" w:rsidP="00C03960">
      <w:pPr>
        <w:rPr>
          <w:sz w:val="23"/>
          <w:szCs w:val="23"/>
        </w:rPr>
      </w:pPr>
    </w:p>
    <w:p w:rsidR="00AA0AA6" w:rsidRDefault="00AA0AA6" w:rsidP="00C03960">
      <w:pPr>
        <w:rPr>
          <w:sz w:val="23"/>
          <w:szCs w:val="23"/>
        </w:rPr>
      </w:pPr>
    </w:p>
    <w:p w:rsidR="00C03960" w:rsidRDefault="00C03960" w:rsidP="003100FE">
      <w:pPr>
        <w:rPr>
          <w:rFonts w:ascii="Cambria" w:hAnsi="Cambria"/>
          <w:bCs/>
          <w:sz w:val="26"/>
          <w:szCs w:val="26"/>
        </w:rPr>
      </w:pPr>
    </w:p>
    <w:p w:rsidR="00592679" w:rsidRDefault="00592679" w:rsidP="003100FE">
      <w:pPr>
        <w:rPr>
          <w:rFonts w:ascii="Cambria" w:hAnsi="Cambria"/>
          <w:bCs/>
          <w:sz w:val="26"/>
          <w:szCs w:val="26"/>
        </w:rPr>
      </w:pPr>
    </w:p>
    <w:p w:rsidR="00592679" w:rsidRDefault="00592679" w:rsidP="003100FE">
      <w:pPr>
        <w:rPr>
          <w:rFonts w:ascii="Cambria" w:hAnsi="Cambria"/>
          <w:bCs/>
          <w:sz w:val="26"/>
          <w:szCs w:val="26"/>
        </w:rPr>
      </w:pPr>
    </w:p>
    <w:p w:rsidR="005F2A80" w:rsidRDefault="005F2A80" w:rsidP="005F2A80">
      <w:pPr>
        <w:rPr>
          <w:rFonts w:ascii="Cambria" w:hAnsi="Cambria"/>
          <w:bCs/>
          <w:sz w:val="26"/>
          <w:szCs w:val="26"/>
        </w:rPr>
      </w:pPr>
    </w:p>
    <w:p w:rsidR="004F642F" w:rsidRDefault="004F642F" w:rsidP="005F2A80">
      <w:pPr>
        <w:rPr>
          <w:rFonts w:ascii="Cambria" w:hAnsi="Cambria"/>
          <w:bCs/>
          <w:sz w:val="26"/>
          <w:szCs w:val="26"/>
        </w:rPr>
      </w:pPr>
    </w:p>
    <w:p w:rsidR="004F642F" w:rsidRDefault="004F642F" w:rsidP="005F2A80">
      <w:pPr>
        <w:rPr>
          <w:rFonts w:ascii="Cambria" w:hAnsi="Cambria"/>
          <w:bCs/>
          <w:sz w:val="26"/>
          <w:szCs w:val="26"/>
        </w:rPr>
      </w:pPr>
    </w:p>
    <w:p w:rsidR="004F642F" w:rsidRDefault="004F642F" w:rsidP="005F2A80"/>
    <w:p w:rsidR="00592679" w:rsidRDefault="00592679" w:rsidP="00FA67AA"/>
    <w:p w:rsidR="00592679" w:rsidRDefault="00592679" w:rsidP="00FA67AA"/>
    <w:p w:rsidR="00F401FF" w:rsidRDefault="00F401FF" w:rsidP="00F401FF">
      <w:pPr>
        <w:pStyle w:val="Overskrift2"/>
      </w:pPr>
      <w:r w:rsidRPr="00E22561">
        <w:lastRenderedPageBreak/>
        <w:t>Avtalens punkt 6</w:t>
      </w:r>
      <w:r>
        <w:t>.2</w:t>
      </w:r>
      <w:r w:rsidRPr="00E22561">
        <w:t xml:space="preserve"> Personopplysninger</w:t>
      </w:r>
    </w:p>
    <w:p w:rsidR="004F642F" w:rsidRPr="004F642F" w:rsidRDefault="004F642F" w:rsidP="004F642F">
      <w:r>
        <w:t>[Eventuell tekst]</w:t>
      </w:r>
    </w:p>
    <w:p w:rsidR="00592679" w:rsidRDefault="00F71FFD" w:rsidP="00FA67AA">
      <w:r>
        <w:rPr>
          <w:noProof/>
        </w:rPr>
        <w:pict>
          <v:roundrect id="Avrundet rektangel 198" o:spid="_x0000_s1065" style="position:absolute;margin-left:1.75pt;margin-top:7.5pt;width:448.5pt;height:661.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" fillcolor="#5b9bd5 [3204]" strokecolor="#1f4d78 [1604]" strokeweight="1pt">
            <v:stroke joinstyle="miter"/>
            <v:path arrowok="t"/>
            <v:textbox>
              <w:txbxContent>
                <w:p w:rsidR="005D1537" w:rsidRDefault="005D1537" w:rsidP="005F2A80">
                  <w:r>
                    <w:t xml:space="preserve">Dersom Kunden har nærmere krav til hvordan personopplysninger skal behandles, skal Kunden angi dette her. </w:t>
                  </w:r>
                </w:p>
                <w:p w:rsidR="005D1537" w:rsidRDefault="005D1537" w:rsidP="005F2A80"/>
                <w:p w:rsidR="005D1537" w:rsidRDefault="005D1537" w:rsidP="00D94DE5">
                  <w:r>
                    <w:t>«P</w:t>
                  </w:r>
                  <w:r w:rsidRPr="007F4199">
                    <w:t>ersonopplysninger»</w:t>
                  </w:r>
                  <w:r>
                    <w:t xml:space="preserve"> er</w:t>
                  </w:r>
                  <w:r w:rsidRPr="007F4199">
                    <w:t xml:space="preserve"> enhver opplysning om en identifisert eller identifiserbar fy</w:t>
                  </w:r>
                  <w:r>
                    <w:t>sisk person («den registrerte»). Dette er typisk navn, adresser (herunder IP-adresser), telefonnummer eller informasjon som beskriver en aktuell person. Begrepet har et vidt nedslagsfelt. Personopplysninger vil typisk måtte behandles i HR-, lønns-, regnskaps-, ERP-, CRM-, arkiv-, e-post- og saksbehandlingssystemer.</w:t>
                  </w:r>
                </w:p>
                <w:p w:rsidR="005D1537" w:rsidRDefault="005D1537" w:rsidP="00D94DE5"/>
                <w:p w:rsidR="005D1537" w:rsidRDefault="005D1537" w:rsidP="00D94DE5">
                  <w:r>
                    <w:t>Det er to grunnleggende aktører ved behandling av personopplysninger:</w:t>
                  </w:r>
                </w:p>
                <w:p w:rsidR="005D1537" w:rsidRDefault="005D1537" w:rsidP="00D94DE5"/>
                <w:p w:rsidR="005D1537" w:rsidRDefault="005D1537" w:rsidP="00D94DE5">
                  <w:pPr>
                    <w:pStyle w:val="Listeavsnitt"/>
                    <w:numPr>
                      <w:ilvl w:val="0"/>
                      <w:numId w:val="22"/>
                    </w:numPr>
                    <w:spacing w:after="160" w:line="259" w:lineRule="auto"/>
                  </w:pPr>
                  <w:r>
                    <w:t xml:space="preserve">Behandlingsansvarlig. Den som </w:t>
                  </w:r>
                  <w:r w:rsidRPr="00562BB8">
                    <w:rPr>
                      <w:i/>
                    </w:rPr>
                    <w:t>bestemmer formålet</w:t>
                  </w:r>
                  <w:r>
                    <w:t xml:space="preserve"> og </w:t>
                  </w:r>
                  <w:r w:rsidRPr="00562BB8">
                    <w:rPr>
                      <w:i/>
                    </w:rPr>
                    <w:t xml:space="preserve">hvilke hjelpemidler som skal benyttes </w:t>
                  </w:r>
                  <w:r>
                    <w:t xml:space="preserve">i forbindelse med behandlingen av personopplysninger. Behandlingsansavarlig kan være </w:t>
                  </w:r>
                  <w:r w:rsidRPr="001E2614">
                    <w:t>en fysisk eller juridisk person, en offentlig myndighet, en institusjon eller ethvert annet organ</w:t>
                  </w:r>
                  <w:r>
                    <w:t xml:space="preserve">. </w:t>
                  </w:r>
                </w:p>
                <w:p w:rsidR="005D1537" w:rsidRDefault="005D1537" w:rsidP="005F2A80">
                  <w:pPr>
                    <w:pStyle w:val="Listeavsnitt"/>
                    <w:numPr>
                      <w:ilvl w:val="0"/>
                      <w:numId w:val="22"/>
                    </w:numPr>
                    <w:spacing w:after="160" w:line="259" w:lineRule="auto"/>
                  </w:pPr>
                  <w:r>
                    <w:t xml:space="preserve">Databehandler. Den som </w:t>
                  </w:r>
                  <w:r w:rsidRPr="00562BB8">
                    <w:t>behandler personopplysninger på vegne av den behandlingsansvarlige</w:t>
                  </w:r>
                  <w:r>
                    <w:t xml:space="preserve">. I likhet med behandlingsansvarlig, kan dette være </w:t>
                  </w:r>
                  <w:r w:rsidRPr="00562BB8">
                    <w:t>en fysisk eller juridisk person, offentlig myndighet, institusjon eller ethvert annet organ</w:t>
                  </w:r>
                  <w:r>
                    <w:t>.</w:t>
                  </w:r>
                </w:p>
                <w:p w:rsidR="005D1537" w:rsidRDefault="005D1537" w:rsidP="005F2A80">
                  <w:pPr>
                    <w:rPr>
                      <w:rFonts w:cs="Arial"/>
                    </w:rPr>
                  </w:pPr>
                  <w:r>
                    <w:rPr>
                      <w:rFonts w:cs="Arial"/>
                    </w:rPr>
                    <w:t xml:space="preserve">Dersom oppdraget går ut på å behandle personopplysninger på vegne av Kunden, er Leverandøren databehandler, noe som innebærer at Kunden og Leverandøren plikter å inngå en databehandleravtale i samsvar med personopplysningslovgivningen. Dette vil svært ofte være tilfelle for tjenesteleveranser under denne avtalen. </w:t>
                  </w:r>
                </w:p>
                <w:p w:rsidR="005D1537" w:rsidRDefault="005D1537" w:rsidP="005F2A80">
                  <w:pPr>
                    <w:rPr>
                      <w:rFonts w:cs="Arial"/>
                    </w:rPr>
                  </w:pPr>
                </w:p>
                <w:p w:rsidR="005D1537" w:rsidRDefault="005D1537" w:rsidP="005F2A80">
                  <w:r>
                    <w:rPr>
                      <w:rFonts w:cs="Arial"/>
                    </w:rPr>
                    <w:t xml:space="preserve">Dersom Leverandøren behandler personopplysninger til eget formål for å kunne tilby en tjeneste, vil Leverandøren være behandlingsansvarlig. Dette kan eksempelvis være reisebyråtjenester, der navn og andre kontaktopplysninger kun er nødvendig for å levere flyreiser/hotell. I et slikt tilfelle er det ikke nødvendig med databehandleravtale. (Leverandøren er imidlertid behandlingsansvarlig på selvstendig grunnlag, men det krever ingen regulering/databehandleravtale mellom partene for denne behandlingen). </w:t>
                  </w:r>
                </w:p>
                <w:p w:rsidR="008131CB" w:rsidRDefault="008131CB" w:rsidP="00F401FF">
                  <w:pPr>
                    <w:rPr>
                      <w:rFonts w:cs="Arial"/>
                    </w:rPr>
                  </w:pPr>
                </w:p>
                <w:p w:rsidR="005D1537" w:rsidRDefault="005D1537" w:rsidP="00F401FF">
                  <w:pPr>
                    <w:rPr>
                      <w:rFonts w:cs="Arial"/>
                    </w:rPr>
                  </w:pPr>
                  <w:r>
                    <w:rPr>
                      <w:rFonts w:cs="Arial"/>
                    </w:rPr>
                    <w:t>Dersom Kunden har nærmere krav knyttet til Leverandørens informasjonssikkerhetstiltak, skal Kunden angi dette her.</w:t>
                  </w:r>
                </w:p>
                <w:p w:rsidR="005D1537" w:rsidRDefault="005D1537" w:rsidP="00F401FF">
                  <w:pPr>
                    <w:rPr>
                      <w:szCs w:val="22"/>
                    </w:rPr>
                  </w:pPr>
                  <w:r>
                    <w:rPr>
                      <w:szCs w:val="22"/>
                    </w:rPr>
                    <w:t xml:space="preserve">Det kan eksempelvis være relevant for Kunden å knytte nærmere krav til dette dersom Kunden ønsker å stille krav til tiltak som går utover lovens minimumskrav. </w:t>
                  </w:r>
                </w:p>
                <w:p w:rsidR="005D1537" w:rsidRDefault="005D1537" w:rsidP="00F401FF">
                  <w:pPr>
                    <w:rPr>
                      <w:szCs w:val="22"/>
                    </w:rPr>
                  </w:pPr>
                </w:p>
                <w:p w:rsidR="005D1537" w:rsidRDefault="005D1537" w:rsidP="00F401FF">
                  <w:pPr>
                    <w:pStyle w:val="Default"/>
                    <w:rPr>
                      <w:rFonts w:ascii="Arial" w:hAnsi="Arial"/>
                      <w:color w:val="auto"/>
                      <w:sz w:val="22"/>
                      <w:szCs w:val="22"/>
                    </w:rPr>
                  </w:pPr>
                  <w:r>
                    <w:rPr>
                      <w:rFonts w:ascii="Arial" w:hAnsi="Arial"/>
                      <w:color w:val="auto"/>
                      <w:sz w:val="22"/>
                      <w:szCs w:val="22"/>
                    </w:rPr>
                    <w:t xml:space="preserve">Krav til tiltak kan eksempelvis være </w:t>
                  </w:r>
                  <w:r w:rsidRPr="004F09D4">
                    <w:rPr>
                      <w:rFonts w:ascii="Arial" w:hAnsi="Arial"/>
                      <w:color w:val="auto"/>
                      <w:sz w:val="22"/>
                      <w:szCs w:val="22"/>
                    </w:rPr>
                    <w:t>pseudonymisering og</w:t>
                  </w:r>
                  <w:r>
                    <w:rPr>
                      <w:rFonts w:ascii="Arial" w:hAnsi="Arial"/>
                      <w:color w:val="auto"/>
                      <w:sz w:val="22"/>
                      <w:szCs w:val="22"/>
                    </w:rPr>
                    <w:t>/eller</w:t>
                  </w:r>
                  <w:r w:rsidRPr="004F09D4">
                    <w:rPr>
                      <w:rFonts w:ascii="Arial" w:hAnsi="Arial"/>
                      <w:color w:val="auto"/>
                      <w:sz w:val="22"/>
                      <w:szCs w:val="22"/>
                    </w:rPr>
                    <w:t xml:space="preserve"> k</w:t>
                  </w:r>
                  <w:r>
                    <w:rPr>
                      <w:rFonts w:ascii="Arial" w:hAnsi="Arial"/>
                      <w:color w:val="auto"/>
                      <w:sz w:val="22"/>
                      <w:szCs w:val="22"/>
                    </w:rPr>
                    <w:t>ryptering av personopplysninger.</w:t>
                  </w:r>
                </w:p>
                <w:p w:rsidR="005D1537" w:rsidRPr="004F09D4" w:rsidRDefault="005D1537" w:rsidP="00F401FF">
                  <w:pPr>
                    <w:pStyle w:val="Default"/>
                    <w:rPr>
                      <w:rFonts w:ascii="Arial" w:hAnsi="Arial"/>
                      <w:color w:val="auto"/>
                      <w:sz w:val="22"/>
                      <w:szCs w:val="22"/>
                    </w:rPr>
                  </w:pPr>
                </w:p>
                <w:p w:rsidR="005D1537" w:rsidRDefault="005D1537" w:rsidP="00F401FF">
                  <w:r>
                    <w:rPr>
                      <w:rFonts w:cs="Arial"/>
                    </w:rPr>
                    <w:t>Dersom Kunden har nærmere dokumentasjonskrav knyttet til informasjonssystemet og sikkerhetstiltakene, skal Kunden angi dette her.</w:t>
                  </w:r>
                </w:p>
                <w:p w:rsidR="005D1537" w:rsidRDefault="005D1537" w:rsidP="005F2A80"/>
                <w:p w:rsidR="005D1537" w:rsidRDefault="005D1537" w:rsidP="005F2A80"/>
                <w:p w:rsidR="005D1537" w:rsidRDefault="005D1537" w:rsidP="005F2A80"/>
                <w:p w:rsidR="005D1537" w:rsidRDefault="005D1537" w:rsidP="005F2A80"/>
                <w:p w:rsidR="005D1537" w:rsidRDefault="005D1537" w:rsidP="005F2A80">
                  <w:pPr>
                    <w:jc w:val="center"/>
                  </w:pPr>
                </w:p>
              </w:txbxContent>
            </v:textbox>
          </v:roundrect>
        </w:pict>
      </w:r>
    </w:p>
    <w:p w:rsidR="00592679" w:rsidRDefault="00592679" w:rsidP="00FA67AA"/>
    <w:p w:rsidR="00592679" w:rsidRDefault="00592679" w:rsidP="00FA67AA"/>
    <w:p w:rsidR="00592679" w:rsidRDefault="00592679" w:rsidP="00FA67AA"/>
    <w:p w:rsidR="00592679" w:rsidRDefault="00592679" w:rsidP="00FA67AA"/>
    <w:p w:rsidR="00592679" w:rsidRDefault="00592679" w:rsidP="00FA67AA"/>
    <w:p w:rsidR="00592679" w:rsidRDefault="00592679" w:rsidP="00FA67AA"/>
    <w:p w:rsidR="00592679" w:rsidRDefault="00592679" w:rsidP="00FA67AA"/>
    <w:p w:rsidR="00592679" w:rsidRDefault="00592679" w:rsidP="00FA67AA"/>
    <w:p w:rsidR="00592679" w:rsidRDefault="00592679" w:rsidP="00FA67AA"/>
    <w:p w:rsidR="00592679" w:rsidRDefault="00592679" w:rsidP="00FA67AA"/>
    <w:p w:rsidR="00592679" w:rsidRDefault="00592679" w:rsidP="00FA67AA"/>
    <w:p w:rsidR="00592679" w:rsidRDefault="00592679" w:rsidP="00FA67AA"/>
    <w:p w:rsidR="00592679" w:rsidRDefault="00592679" w:rsidP="00FA67AA"/>
    <w:p w:rsidR="00592679" w:rsidRDefault="00592679" w:rsidP="00FA67AA"/>
    <w:p w:rsidR="00592679" w:rsidRDefault="00592679" w:rsidP="00FA67AA"/>
    <w:p w:rsidR="00592679" w:rsidRDefault="00592679" w:rsidP="00FA67AA"/>
    <w:p w:rsidR="00592679" w:rsidRDefault="00592679" w:rsidP="00FA67AA"/>
    <w:p w:rsidR="00005369" w:rsidRDefault="00005369" w:rsidP="00F251F6">
      <w:pPr>
        <w:rPr>
          <w:sz w:val="23"/>
          <w:szCs w:val="23"/>
        </w:rPr>
      </w:pPr>
    </w:p>
    <w:p w:rsidR="00005369" w:rsidRDefault="00005369" w:rsidP="00F251F6">
      <w:pPr>
        <w:rPr>
          <w:sz w:val="23"/>
          <w:szCs w:val="23"/>
        </w:rPr>
      </w:pPr>
    </w:p>
    <w:p w:rsidR="00005369" w:rsidRDefault="00005369" w:rsidP="00F251F6">
      <w:pPr>
        <w:rPr>
          <w:sz w:val="23"/>
          <w:szCs w:val="23"/>
        </w:rPr>
      </w:pPr>
    </w:p>
    <w:p w:rsidR="00FA0D5E" w:rsidRDefault="00FA0D5E" w:rsidP="00F251F6">
      <w:pPr>
        <w:rPr>
          <w:sz w:val="23"/>
          <w:szCs w:val="23"/>
        </w:rPr>
      </w:pPr>
    </w:p>
    <w:p w:rsidR="00FA0D5E" w:rsidRDefault="00FA0D5E" w:rsidP="00F251F6">
      <w:pPr>
        <w:rPr>
          <w:sz w:val="23"/>
          <w:szCs w:val="23"/>
        </w:rPr>
      </w:pPr>
    </w:p>
    <w:p w:rsidR="00FA0D5E" w:rsidRDefault="00FA0D5E" w:rsidP="00F251F6">
      <w:pPr>
        <w:rPr>
          <w:sz w:val="23"/>
          <w:szCs w:val="23"/>
        </w:rPr>
      </w:pPr>
    </w:p>
    <w:p w:rsidR="00FA0D5E" w:rsidRDefault="00FA0D5E">
      <w:pPr>
        <w:rPr>
          <w:sz w:val="23"/>
          <w:szCs w:val="23"/>
        </w:rPr>
      </w:pPr>
      <w:r>
        <w:rPr>
          <w:sz w:val="23"/>
          <w:szCs w:val="23"/>
        </w:rPr>
        <w:br w:type="page"/>
      </w:r>
    </w:p>
    <w:p w:rsidR="005502A3" w:rsidRDefault="001C6160" w:rsidP="0044433C">
      <w:pPr>
        <w:pStyle w:val="Overskrift2"/>
      </w:pPr>
      <w:r w:rsidRPr="0044433C">
        <w:lastRenderedPageBreak/>
        <w:t xml:space="preserve">Avtalens punkt </w:t>
      </w:r>
      <w:r w:rsidR="004B69FB" w:rsidRPr="0044433C">
        <w:t>7</w:t>
      </w:r>
      <w:bookmarkStart w:id="2" w:name="_Toc454313789"/>
      <w:bookmarkStart w:id="3" w:name="_Toc471906898"/>
      <w:r w:rsidR="0044433C" w:rsidRPr="0044433C">
        <w:t>.1 Partenes rettigheter</w:t>
      </w:r>
    </w:p>
    <w:p w:rsidR="004F642F" w:rsidRPr="004F642F" w:rsidRDefault="004F642F" w:rsidP="004F642F">
      <w:r>
        <w:t>[Eventuell tekst]</w:t>
      </w:r>
    </w:p>
    <w:p w:rsidR="005502A3" w:rsidRDefault="00F71FFD" w:rsidP="00137C94">
      <w:pPr>
        <w:pStyle w:val="Overskrift2"/>
      </w:pPr>
      <w:r>
        <w:rPr>
          <w:noProof/>
        </w:rPr>
        <w:pict>
          <v:roundrect id="Avrundet rektangel 212" o:spid="_x0000_s1064" style="position:absolute;margin-left:-.1pt;margin-top:14.95pt;width:446.25pt;height:181.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" fillcolor="#5b9bd5 [3204]" strokecolor="#1f4d78 [1604]" strokeweight="1pt">
            <v:stroke joinstyle="miter"/>
            <v:path arrowok="t"/>
            <v:textbox>
              <w:txbxContent>
                <w:p w:rsidR="005D1537" w:rsidRDefault="005D1537" w:rsidP="0044433C">
                  <w:r w:rsidRPr="00E22561">
                    <w:t>Denne avtalen endrer ikke de opphavs-, disposisjons- eller eiendomsrettighetene partene hadde før avtalen, og som de beholder under gjennomføringen av avtalen</w:t>
                  </w:r>
                  <w:r>
                    <w:t xml:space="preserve">. Det overføres heller ingen immaterielle rettigheter til Kunden ved gjennomføringen av avtalen. </w:t>
                  </w:r>
                  <w:r w:rsidRPr="00E22561">
                    <w:t xml:space="preserve">Dersom </w:t>
                  </w:r>
                  <w:r>
                    <w:t>det skal overføres noen rettigheter må Kunden beskrive dette her. Leverandøren</w:t>
                  </w:r>
                  <w:r w:rsidRPr="00E22561">
                    <w:t xml:space="preserve"> skal beskrive hvordan disse rettighetene endres i bilag 2. </w:t>
                  </w:r>
                </w:p>
                <w:p w:rsidR="005D1537" w:rsidRDefault="005D1537" w:rsidP="0044433C"/>
                <w:p w:rsidR="005D1537" w:rsidRPr="00E22561" w:rsidRDefault="005D1537" w:rsidP="0044433C">
                  <w:r w:rsidRPr="00D275BB">
                    <w:t>Det er sjelden det vil være aktuelt</w:t>
                  </w:r>
                  <w:r>
                    <w:t xml:space="preserve"> for Kunden</w:t>
                  </w:r>
                  <w:r w:rsidRPr="00D275BB">
                    <w:t xml:space="preserve"> å innta avvikende reguleringer på dette området under SSA-L. Der det imidlertid kan være aktuelt å regulere dette annerledes, er dersom det som en del av tjenesten gjøres </w:t>
                  </w:r>
                  <w:r>
                    <w:t>ytterligere utvikling</w:t>
                  </w:r>
                  <w:r w:rsidRPr="00D275BB">
                    <w:t xml:space="preserve"> på oppdrag fra Kunden. I de tilfellene bør det tas stilling til om Kunden eller Leverandøren skal sitte igjen med rettighetene til det som er spesialutviklet for Kunden.</w:t>
                  </w:r>
                  <w:r>
                    <w:t xml:space="preserve">   </w:t>
                  </w:r>
                </w:p>
                <w:p w:rsidR="005D1537" w:rsidRDefault="005D1537" w:rsidP="0044433C">
                  <w:pPr>
                    <w:jc w:val="center"/>
                  </w:pPr>
                </w:p>
              </w:txbxContent>
            </v:textbox>
          </v:roundrect>
        </w:pict>
      </w:r>
    </w:p>
    <w:p w:rsidR="005502A3" w:rsidRDefault="005502A3" w:rsidP="00137C94">
      <w:pPr>
        <w:pStyle w:val="Overskrift2"/>
      </w:pPr>
    </w:p>
    <w:p w:rsidR="007C57D5" w:rsidRDefault="007C57D5" w:rsidP="00137C94">
      <w:pPr>
        <w:pStyle w:val="Overskrift2"/>
      </w:pPr>
    </w:p>
    <w:p w:rsidR="00D275BB" w:rsidRDefault="00D275BB" w:rsidP="00137C94">
      <w:pPr>
        <w:pStyle w:val="Overskrift2"/>
      </w:pPr>
    </w:p>
    <w:p w:rsidR="00D275BB" w:rsidRDefault="00D275BB" w:rsidP="00137C94">
      <w:pPr>
        <w:pStyle w:val="Overskrift2"/>
      </w:pPr>
    </w:p>
    <w:p w:rsidR="00D275BB" w:rsidRDefault="00D275BB" w:rsidP="00137C94">
      <w:pPr>
        <w:pStyle w:val="Overskrift2"/>
      </w:pPr>
    </w:p>
    <w:p w:rsidR="00D275BB" w:rsidRDefault="00D275BB" w:rsidP="00137C94">
      <w:pPr>
        <w:pStyle w:val="Overskrift2"/>
      </w:pPr>
    </w:p>
    <w:p w:rsidR="00D275BB" w:rsidRDefault="00D275BB" w:rsidP="00137C94">
      <w:pPr>
        <w:pStyle w:val="Overskrift2"/>
      </w:pPr>
    </w:p>
    <w:p w:rsidR="00137C94" w:rsidRDefault="00137C94" w:rsidP="00137C94">
      <w:pPr>
        <w:pStyle w:val="Overskrift2"/>
      </w:pPr>
      <w:r w:rsidRPr="00E22561">
        <w:t>Avtalens punk</w:t>
      </w:r>
      <w:r w:rsidR="007C57D5">
        <w:t>t</w:t>
      </w:r>
      <w:r w:rsidRPr="00E22561">
        <w:t xml:space="preserve"> 8 Rekonstruksjon av data</w:t>
      </w:r>
      <w:bookmarkEnd w:id="2"/>
      <w:bookmarkEnd w:id="3"/>
    </w:p>
    <w:p w:rsidR="004F642F" w:rsidRPr="004F642F" w:rsidRDefault="004F642F" w:rsidP="004F642F">
      <w:r>
        <w:t>[Eventuell tekst]</w:t>
      </w:r>
    </w:p>
    <w:p w:rsidR="003B01A8" w:rsidRDefault="00F71FFD" w:rsidP="00FE5BE4">
      <w:r>
        <w:rPr>
          <w:noProof/>
        </w:rPr>
        <w:pict>
          <v:roundrect id="Avrundet rektangel 213" o:spid="_x0000_s1063" style="position:absolute;margin-left:-.35pt;margin-top:13.15pt;width:450.75pt;height:70.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" fillcolor="#5b9bd5 [3204]" strokecolor="#1f4d78 [1604]" strokeweight="1pt">
            <v:stroke joinstyle="miter"/>
            <v:path arrowok="t"/>
            <v:textbox>
              <w:txbxContent>
                <w:p w:rsidR="005D1537" w:rsidRDefault="005D1537" w:rsidP="0044433C">
                  <w:r w:rsidRPr="00E22561">
                    <w:t>Etter avtalen er Leverandørens ansvar for kostnader knyttet til rekonstruksjon av data begrenset til å gjenopprette data fra siste sikkerhetskopi samt ansvar for merkostnader som påløper hvis Leverandøren ikke har tatt sikkerhetskopi. Dersom Kunden ønsker at Leverandøren tar ansvar for kostnader utover dette, må det spesifiseres her</w:t>
                  </w:r>
                  <w:r>
                    <w:t xml:space="preserve">. </w:t>
                  </w:r>
                </w:p>
                <w:p w:rsidR="005D1537" w:rsidRDefault="005D1537" w:rsidP="0044433C">
                  <w:pPr>
                    <w:jc w:val="center"/>
                  </w:pPr>
                </w:p>
              </w:txbxContent>
            </v:textbox>
          </v:roundrect>
        </w:pict>
      </w:r>
    </w:p>
    <w:p w:rsidR="005D1537" w:rsidRDefault="005D1537"/>
    <w:p w:rsidR="005D1537" w:rsidRDefault="005D1537"/>
    <w:p w:rsidR="005D1537" w:rsidRDefault="005D1537"/>
    <w:p w:rsidR="005D1537" w:rsidRDefault="005D1537"/>
    <w:p w:rsidR="005D1537" w:rsidRDefault="005D1537"/>
    <w:p w:rsidR="005D1537" w:rsidRDefault="005D1537"/>
    <w:p w:rsidR="005D1537" w:rsidRDefault="005D1537"/>
    <w:p w:rsidR="005D1537" w:rsidRDefault="005D1537"/>
    <w:p w:rsidR="005D1537" w:rsidRDefault="005D1537"/>
    <w:p w:rsidR="005D1537" w:rsidRDefault="005D1537"/>
    <w:p w:rsidR="005D1537" w:rsidRDefault="005D1537"/>
    <w:p w:rsidR="005D1537" w:rsidRDefault="005D1537"/>
    <w:p w:rsidR="00931BDC" w:rsidRDefault="00931BDC">
      <w:pPr>
        <w:sectPr w:rsidR="00931BDC" w:rsidSect="009D1FDD">
          <w:headerReference w:type="default" r:id="rId15"/>
          <w:footerReference w:type="default" r:id="rId16"/>
          <w:pgSz w:w="11906" w:h="16838"/>
          <w:pgMar w:top="1417" w:right="1417" w:bottom="1417" w:left="1417" w:header="708" w:footer="708" w:gutter="0"/>
          <w:cols w:space="708"/>
          <w:docGrid w:linePitch="360"/>
        </w:sectPr>
      </w:pPr>
    </w:p>
    <w:p w:rsidR="003B01A8" w:rsidRDefault="003B01A8"/>
    <w:p w:rsidR="00EE6CD2" w:rsidRPr="00E22561" w:rsidRDefault="00EE6CD2" w:rsidP="003B01A8">
      <w:pPr>
        <w:pStyle w:val="Overskrift1"/>
      </w:pPr>
      <w:bookmarkStart w:id="4" w:name="_Toc507588407"/>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4"/>
    </w:p>
    <w:p w:rsidR="00A2181C" w:rsidRPr="00E22561" w:rsidRDefault="00F71FFD">
      <w:pPr>
        <w:rPr>
          <w:rFonts w:cs="Arial"/>
        </w:rPr>
      </w:pPr>
      <w:r>
        <w:rPr>
          <w:noProof/>
        </w:rPr>
        <w:pict>
          <v:roundrect id="Avrundet rektangel 214" o:spid="_x0000_s1062" style="position:absolute;margin-left:.55pt;margin-top:8.4pt;width:445.5pt;height:253.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" fillcolor="#5b9bd5 [3204]" strokecolor="#1f4d78 [1604]" strokeweight="1pt">
            <v:stroke joinstyle="miter"/>
            <v:path arrowok="t"/>
            <v:textbox>
              <w:txbxContent>
                <w:p w:rsidR="005D1537" w:rsidRPr="00423DB5" w:rsidRDefault="005D1537" w:rsidP="00FC5BB3">
                  <w:pPr>
                    <w:rPr>
                      <w:szCs w:val="22"/>
                    </w:rPr>
                  </w:pPr>
                  <w:r w:rsidRPr="00423DB5">
                    <w:rPr>
                      <w:szCs w:val="22"/>
                    </w:rPr>
                    <w:t>Dette bilaget skal svares ut av Leverandøren. Bilag 2 har som oftest tilsvarende tabeller som bilag 1, men i tillegg tabeller med mulighet for Leverandøren til å besvare kravene, se eksempel i bilag 1.</w:t>
                  </w:r>
                </w:p>
                <w:p w:rsidR="005D1537" w:rsidRPr="00423DB5" w:rsidRDefault="005D1537" w:rsidP="00FC5BB3">
                  <w:pPr>
                    <w:rPr>
                      <w:szCs w:val="22"/>
                    </w:rPr>
                  </w:pPr>
                </w:p>
                <w:p w:rsidR="005D1537" w:rsidRPr="00423DB5" w:rsidRDefault="005D1537" w:rsidP="00FC5BB3">
                  <w:pPr>
                    <w:rPr>
                      <w:szCs w:val="22"/>
                    </w:rPr>
                  </w:pPr>
                  <w:r w:rsidRPr="00423DB5">
                    <w:rPr>
                      <w:szCs w:val="22"/>
                    </w:rPr>
                    <w:t xml:space="preserve">Det er som nevnt i bilag 1 viktig å gi leverandøren klare instrukser om hvordan kravtabellen skal fylles ut. Det kan være lurt for Kunden å lage en bruksanvisning/veiledning for hvordan Leverandøren skal fylle ut bilag 2. En slik bruksanvisning/veiledning kan legges inn her. </w:t>
                  </w:r>
                </w:p>
                <w:p w:rsidR="005D1537" w:rsidRPr="00423DB5" w:rsidRDefault="005D1537" w:rsidP="00FC5BB3">
                  <w:pPr>
                    <w:rPr>
                      <w:szCs w:val="22"/>
                    </w:rPr>
                  </w:pPr>
                </w:p>
                <w:p w:rsidR="005D1537" w:rsidRPr="00423DB5" w:rsidRDefault="005D1537" w:rsidP="00FC5BB3">
                  <w:pPr>
                    <w:rPr>
                      <w:szCs w:val="22"/>
                    </w:rPr>
                  </w:pPr>
                  <w:r w:rsidRPr="00423DB5">
                    <w:rPr>
                      <w:szCs w:val="22"/>
                    </w:rPr>
                    <w:t>Det er viktig at Leverandøren ikke endrer de kravene som Kunden har satt. Leverandøren skal kun fylle ut kravspesifikasjonen og beskrive sin tjeneste slik at Kunden ser hvordan Leverandøren har tenkt til å levere tjenesten (løsningsspesifikasjon). Det er viktig å gjøre Leverandøren oppmerksom på at avvik fra Kundens krav kan medføre at tilbudet blir avvist av Kunden dersom Leverandøren deltar i en konkurranse etter anskaffelsesregelverket. Se for øvrig veiledning knyttet til minstekrav/absolutte krav i bilag 1.</w:t>
                  </w:r>
                </w:p>
                <w:p w:rsidR="005D1537" w:rsidRDefault="005D1537" w:rsidP="00FC5BB3">
                  <w:pPr>
                    <w:jc w:val="center"/>
                  </w:pPr>
                </w:p>
              </w:txbxContent>
            </v:textbox>
          </v:roundrect>
        </w:pict>
      </w:r>
    </w:p>
    <w:p w:rsidR="004B03AA" w:rsidRDefault="004B03AA" w:rsidP="0017696C">
      <w:pPr>
        <w:rPr>
          <w:i/>
          <w:sz w:val="20"/>
          <w:szCs w:val="20"/>
        </w:rPr>
      </w:pPr>
    </w:p>
    <w:p w:rsidR="00FC5BB3" w:rsidRDefault="00FC5BB3" w:rsidP="0017696C">
      <w:pPr>
        <w:rPr>
          <w:i/>
          <w:sz w:val="20"/>
          <w:szCs w:val="20"/>
        </w:rPr>
      </w:pPr>
    </w:p>
    <w:p w:rsidR="00FC5BB3" w:rsidRDefault="00FC5BB3" w:rsidP="0017696C">
      <w:pPr>
        <w:rPr>
          <w:i/>
          <w:sz w:val="20"/>
          <w:szCs w:val="20"/>
        </w:rPr>
      </w:pPr>
    </w:p>
    <w:p w:rsidR="00FC5BB3" w:rsidRDefault="00FC5BB3" w:rsidP="0017696C">
      <w:pPr>
        <w:rPr>
          <w:i/>
          <w:sz w:val="20"/>
          <w:szCs w:val="20"/>
        </w:rPr>
      </w:pPr>
    </w:p>
    <w:p w:rsidR="00FC5BB3" w:rsidRDefault="00FC5BB3" w:rsidP="0017696C">
      <w:pPr>
        <w:rPr>
          <w:i/>
          <w:sz w:val="20"/>
          <w:szCs w:val="20"/>
        </w:rPr>
      </w:pPr>
    </w:p>
    <w:p w:rsidR="00FC5BB3" w:rsidRDefault="00FC5BB3" w:rsidP="0017696C">
      <w:pPr>
        <w:rPr>
          <w:i/>
          <w:sz w:val="20"/>
          <w:szCs w:val="20"/>
        </w:rPr>
      </w:pPr>
    </w:p>
    <w:p w:rsidR="00FC5BB3" w:rsidRDefault="00FC5BB3" w:rsidP="0017696C">
      <w:pPr>
        <w:rPr>
          <w:i/>
          <w:sz w:val="20"/>
          <w:szCs w:val="20"/>
        </w:rPr>
      </w:pPr>
    </w:p>
    <w:p w:rsidR="00FC5BB3" w:rsidRDefault="00FC5BB3" w:rsidP="0017696C">
      <w:pPr>
        <w:rPr>
          <w:i/>
          <w:sz w:val="20"/>
          <w:szCs w:val="20"/>
        </w:rPr>
      </w:pPr>
    </w:p>
    <w:p w:rsidR="00FC5BB3" w:rsidRDefault="00FC5BB3" w:rsidP="0017696C">
      <w:pPr>
        <w:rPr>
          <w:i/>
          <w:sz w:val="20"/>
          <w:szCs w:val="20"/>
        </w:rPr>
      </w:pPr>
    </w:p>
    <w:p w:rsidR="00FC5BB3" w:rsidRDefault="00FC5BB3" w:rsidP="0017696C">
      <w:pPr>
        <w:rPr>
          <w:i/>
          <w:sz w:val="20"/>
          <w:szCs w:val="20"/>
        </w:rPr>
      </w:pPr>
    </w:p>
    <w:p w:rsidR="00FC5BB3" w:rsidRDefault="00FC5BB3" w:rsidP="0017696C">
      <w:pPr>
        <w:rPr>
          <w:i/>
          <w:sz w:val="20"/>
          <w:szCs w:val="20"/>
        </w:rPr>
      </w:pPr>
    </w:p>
    <w:p w:rsidR="00FC5BB3" w:rsidRDefault="00FC5BB3" w:rsidP="0017696C">
      <w:pPr>
        <w:rPr>
          <w:i/>
          <w:sz w:val="20"/>
          <w:szCs w:val="20"/>
        </w:rPr>
      </w:pPr>
    </w:p>
    <w:p w:rsidR="00FC5BB3" w:rsidRDefault="00FC5BB3" w:rsidP="0017696C">
      <w:pPr>
        <w:rPr>
          <w:i/>
          <w:sz w:val="20"/>
          <w:szCs w:val="20"/>
        </w:rPr>
      </w:pPr>
    </w:p>
    <w:p w:rsidR="00FC5BB3" w:rsidRDefault="00FC5BB3" w:rsidP="0017696C">
      <w:pPr>
        <w:rPr>
          <w:i/>
          <w:sz w:val="20"/>
          <w:szCs w:val="20"/>
        </w:rPr>
      </w:pPr>
    </w:p>
    <w:p w:rsidR="00FC5BB3" w:rsidRDefault="00FC5BB3" w:rsidP="0017696C">
      <w:pPr>
        <w:rPr>
          <w:i/>
          <w:sz w:val="20"/>
          <w:szCs w:val="20"/>
        </w:rPr>
      </w:pPr>
    </w:p>
    <w:p w:rsidR="00FC5BB3" w:rsidRDefault="00FC5BB3" w:rsidP="0017696C">
      <w:pPr>
        <w:rPr>
          <w:i/>
          <w:sz w:val="20"/>
          <w:szCs w:val="20"/>
        </w:rPr>
      </w:pPr>
    </w:p>
    <w:p w:rsidR="00FC5BB3" w:rsidRDefault="00FC5BB3" w:rsidP="0017696C">
      <w:pPr>
        <w:rPr>
          <w:i/>
          <w:sz w:val="20"/>
          <w:szCs w:val="20"/>
        </w:rPr>
      </w:pPr>
    </w:p>
    <w:p w:rsidR="00FC5BB3" w:rsidRDefault="00FC5BB3" w:rsidP="004B03AA">
      <w:pPr>
        <w:pStyle w:val="Overskrift2"/>
      </w:pPr>
    </w:p>
    <w:p w:rsidR="00AC5C36" w:rsidRDefault="00AC5C36" w:rsidP="004B03AA">
      <w:pPr>
        <w:pStyle w:val="Overskrift2"/>
      </w:pPr>
    </w:p>
    <w:p w:rsidR="005D1537" w:rsidRPr="005D1537" w:rsidRDefault="005D1537" w:rsidP="005D1537"/>
    <w:p w:rsidR="004B03AA" w:rsidRDefault="004B03AA" w:rsidP="004B03AA">
      <w:pPr>
        <w:pStyle w:val="Overskrift2"/>
      </w:pPr>
      <w:r w:rsidRPr="004B03AA">
        <w:t>Avtalens punkt 1.1 Avtalens omfang</w:t>
      </w:r>
    </w:p>
    <w:p w:rsidR="004F642F" w:rsidRPr="004F642F" w:rsidRDefault="004F642F" w:rsidP="004F642F">
      <w:r>
        <w:t>[Eventuell tekst]</w:t>
      </w:r>
    </w:p>
    <w:p w:rsidR="00FC5BB3" w:rsidRDefault="00F71FFD" w:rsidP="00507DDD">
      <w:pPr>
        <w:pStyle w:val="Overskrift2"/>
      </w:pPr>
      <w:r>
        <w:rPr>
          <w:noProof/>
        </w:rPr>
        <w:pict>
          <v:roundrect id="Avrundet rektangel 215" o:spid="_x0000_s1061" style="position:absolute;margin-left:.4pt;margin-top:7.35pt;width:445.5pt;height:39.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" fillcolor="#5b9bd5 [3204]" strokecolor="#1f4d78 [1604]" strokeweight="1pt">
            <v:stroke joinstyle="miter"/>
            <v:path arrowok="t"/>
            <v:textbox>
              <w:txbxContent>
                <w:p w:rsidR="005D1537" w:rsidRPr="004B03AA" w:rsidRDefault="005D1537" w:rsidP="00FC5BB3">
                  <w:r>
                    <w:t>Dersom</w:t>
                  </w:r>
                  <w:r w:rsidRPr="00E22561">
                    <w:t xml:space="preserve"> det etter Leverandørens mening er åpenbare feil </w:t>
                  </w:r>
                  <w:r>
                    <w:t>eller</w:t>
                  </w:r>
                  <w:r w:rsidRPr="00E22561">
                    <w:t xml:space="preserve"> uklarheter i Kundens kravspesifikasjon skal Leverandøren påpeke dette</w:t>
                  </w:r>
                  <w:r>
                    <w:t xml:space="preserve"> her</w:t>
                  </w:r>
                  <w:r w:rsidRPr="00E22561">
                    <w:t>.</w:t>
                  </w:r>
                </w:p>
                <w:p w:rsidR="005D1537" w:rsidRDefault="005D1537" w:rsidP="00FC5BB3">
                  <w:pPr>
                    <w:jc w:val="center"/>
                  </w:pPr>
                </w:p>
              </w:txbxContent>
            </v:textbox>
          </v:roundrect>
        </w:pict>
      </w:r>
    </w:p>
    <w:p w:rsidR="00FC5BB3" w:rsidRDefault="00FC5BB3" w:rsidP="00507DDD">
      <w:pPr>
        <w:pStyle w:val="Overskrift2"/>
      </w:pPr>
    </w:p>
    <w:p w:rsidR="004F642F" w:rsidRDefault="00D43205" w:rsidP="00507DDD">
      <w:pPr>
        <w:pStyle w:val="Overskrift2"/>
      </w:pPr>
      <w:r w:rsidRPr="00E22561">
        <w:t xml:space="preserve">Avtalens punkt 2.1. </w:t>
      </w:r>
      <w:r w:rsidR="00792296" w:rsidRPr="00E22561">
        <w:t>Tjenesten</w:t>
      </w:r>
    </w:p>
    <w:p w:rsidR="00D43205" w:rsidRPr="00E22561" w:rsidRDefault="004F642F" w:rsidP="004F642F">
      <w:r>
        <w:t>[Eventuell tekst]</w:t>
      </w:r>
      <w:r w:rsidR="00D43205" w:rsidRPr="00E22561">
        <w:t xml:space="preserve"> </w:t>
      </w:r>
    </w:p>
    <w:p w:rsidR="00FC5BB3" w:rsidRDefault="00F71FFD" w:rsidP="0017696C">
      <w:r>
        <w:rPr>
          <w:noProof/>
        </w:rPr>
        <w:pict>
          <v:roundrect id="Avrundet rektangel 216" o:spid="_x0000_s1060" style="position:absolute;margin-left:-.1pt;margin-top:9.35pt;width:449.25pt;height:148.9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" fillcolor="#5b9bd5 [3204]" strokecolor="#1f4d78 [1604]" strokeweight="1pt">
            <v:stroke joinstyle="miter"/>
            <v:path arrowok="t"/>
            <v:textbox>
              <w:txbxContent>
                <w:p w:rsidR="005D1537" w:rsidRDefault="005D1537" w:rsidP="00FC5BB3">
                  <w:r w:rsidRPr="00E22561">
                    <w:t>Leverandøren skal, basert på bilag 1 (Kundens kravspesifikasjon),</w:t>
                  </w:r>
                  <w:r w:rsidRPr="00E22561">
                    <w:rPr>
                      <w:i/>
                      <w:sz w:val="20"/>
                      <w:szCs w:val="20"/>
                    </w:rPr>
                    <w:t xml:space="preserve"> </w:t>
                  </w:r>
                  <w:r w:rsidRPr="00E22561">
                    <w:t>beskrive tjenesten her.</w:t>
                  </w:r>
                  <w:r>
                    <w:t xml:space="preserve"> </w:t>
                  </w:r>
                </w:p>
                <w:p w:rsidR="005D1537" w:rsidRPr="00E22561" w:rsidRDefault="005D1537" w:rsidP="00FC5BB3"/>
                <w:p w:rsidR="005D1537" w:rsidRDefault="005D1537" w:rsidP="00FC5BB3">
                  <w:r>
                    <w:t>Leverandøren skal også beskrive de krav som eventuelt stilles</w:t>
                  </w:r>
                  <w:r w:rsidRPr="00E22561">
                    <w:t xml:space="preserve"> til Kundens </w:t>
                  </w:r>
                  <w:r>
                    <w:t>tekniske plattform</w:t>
                  </w:r>
                  <w:r w:rsidRPr="00E22561">
                    <w:t xml:space="preserve"> for at Kunden skal kunne utnytte </w:t>
                  </w:r>
                  <w:r>
                    <w:t>tjenesten</w:t>
                  </w:r>
                  <w:r w:rsidRPr="00E22561">
                    <w:t xml:space="preserve">. Leverandøren er nærmest til å vite hva slags teknisk plattform Kunden må ha for at Leverandørens </w:t>
                  </w:r>
                  <w:r>
                    <w:t>tjeneste</w:t>
                  </w:r>
                  <w:r w:rsidRPr="00E22561">
                    <w:t xml:space="preserve"> skal fungere </w:t>
                  </w:r>
                  <w:r>
                    <w:t>i henhold til</w:t>
                  </w:r>
                  <w:r w:rsidRPr="00E22561">
                    <w:t xml:space="preserve"> de kravene Kunden har gitt. Leverandøren skal derfor gi informasjon til Kunden dersom Kundes tekniske plattform/driftsmiljø må oppgraderes for at Leverandørens </w:t>
                  </w:r>
                  <w:r>
                    <w:t>tjeneste</w:t>
                  </w:r>
                  <w:r w:rsidRPr="00E22561">
                    <w:t xml:space="preserve"> skal kunne fungere.</w:t>
                  </w:r>
                </w:p>
              </w:txbxContent>
            </v:textbox>
          </v:roundrect>
        </w:pict>
      </w:r>
    </w:p>
    <w:p w:rsidR="00FC5BB3" w:rsidRDefault="00FC5BB3" w:rsidP="0017696C"/>
    <w:p w:rsidR="00FC5BB3" w:rsidRDefault="00FC5BB3" w:rsidP="0017696C"/>
    <w:p w:rsidR="00FC5BB3" w:rsidRDefault="00FC5BB3" w:rsidP="0017696C"/>
    <w:p w:rsidR="00FC5BB3" w:rsidRDefault="00FC5BB3" w:rsidP="0017696C"/>
    <w:p w:rsidR="00FC5BB3" w:rsidRDefault="00FC5BB3" w:rsidP="0017696C"/>
    <w:p w:rsidR="00FC5BB3" w:rsidRDefault="00FC5BB3" w:rsidP="0017696C"/>
    <w:p w:rsidR="00FC5BB3" w:rsidRDefault="00FC5BB3" w:rsidP="0017696C"/>
    <w:p w:rsidR="00FC5BB3" w:rsidRDefault="00FC5BB3" w:rsidP="0017696C"/>
    <w:p w:rsidR="00FC5BB3" w:rsidRDefault="00FC5BB3" w:rsidP="0017696C"/>
    <w:p w:rsidR="00FC5BB3" w:rsidRDefault="00FC5BB3" w:rsidP="0017696C"/>
    <w:p w:rsidR="00FC5BB3" w:rsidRDefault="00FC5BB3" w:rsidP="0017696C"/>
    <w:p w:rsidR="00FC5BB3" w:rsidRDefault="00FC5BB3" w:rsidP="0017696C"/>
    <w:p w:rsidR="00FC5BB3" w:rsidRDefault="00FC5BB3" w:rsidP="0017696C"/>
    <w:p w:rsidR="0017696C" w:rsidRPr="00E22561" w:rsidRDefault="0017696C" w:rsidP="0017696C">
      <w:r w:rsidRPr="00E22561">
        <w:t xml:space="preserve"> </w:t>
      </w:r>
    </w:p>
    <w:p w:rsidR="0017696C" w:rsidRPr="00E22561" w:rsidRDefault="0017696C" w:rsidP="00792296"/>
    <w:p w:rsidR="00F71909" w:rsidRPr="00E22561" w:rsidRDefault="00F71909" w:rsidP="00792296"/>
    <w:p w:rsidR="00FC5BB3" w:rsidRDefault="00FC5BB3" w:rsidP="00C56C8E">
      <w:pPr>
        <w:rPr>
          <w:rFonts w:ascii="Cambria" w:hAnsi="Cambria"/>
          <w:b/>
          <w:bCs/>
          <w:sz w:val="26"/>
          <w:szCs w:val="26"/>
        </w:rPr>
      </w:pPr>
    </w:p>
    <w:p w:rsidR="00FC5BB3" w:rsidRDefault="00FC5BB3" w:rsidP="00C56C8E">
      <w:pPr>
        <w:rPr>
          <w:rFonts w:ascii="Cambria" w:hAnsi="Cambria"/>
          <w:b/>
          <w:bCs/>
          <w:sz w:val="26"/>
          <w:szCs w:val="26"/>
        </w:rPr>
      </w:pPr>
    </w:p>
    <w:p w:rsidR="00C56C8E" w:rsidRDefault="00C56C8E" w:rsidP="00800CBF">
      <w:pPr>
        <w:pStyle w:val="Overskrift2"/>
      </w:pPr>
      <w:r w:rsidRPr="00E22561">
        <w:lastRenderedPageBreak/>
        <w:t xml:space="preserve">Avtalens punkt </w:t>
      </w:r>
      <w:r w:rsidR="0094298D" w:rsidRPr="00E22561">
        <w:t>6</w:t>
      </w:r>
      <w:r w:rsidR="006466A0">
        <w:t>.2</w:t>
      </w:r>
      <w:r w:rsidRPr="00E22561">
        <w:t xml:space="preserve"> Personopplysninger</w:t>
      </w:r>
    </w:p>
    <w:p w:rsidR="004F642F" w:rsidRPr="004F642F" w:rsidRDefault="004F642F" w:rsidP="004F642F">
      <w:r>
        <w:t>[Eventuell tekst]</w:t>
      </w:r>
    </w:p>
    <w:p w:rsidR="00FC5BB3" w:rsidRDefault="00F71FFD" w:rsidP="00C56C8E">
      <w:pPr>
        <w:rPr>
          <w:rFonts w:ascii="Cambria" w:hAnsi="Cambria"/>
          <w:b/>
          <w:bCs/>
          <w:sz w:val="26"/>
          <w:szCs w:val="26"/>
        </w:rPr>
      </w:pPr>
      <w:r>
        <w:rPr>
          <w:noProof/>
        </w:rPr>
        <w:pict>
          <v:roundrect id="Avrundet rektangel 218" o:spid="_x0000_s1059" style="position:absolute;margin-left:.4pt;margin-top:7.4pt;width:447.75pt;height:423.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" fillcolor="#5b9bd5 [3204]" strokecolor="#1f4d78 [1604]" strokeweight="1pt">
            <v:stroke joinstyle="miter"/>
            <v:path arrowok="t"/>
            <v:textbox>
              <w:txbxContent>
                <w:p w:rsidR="005D1537" w:rsidRDefault="005D1537" w:rsidP="00AC5C36">
                  <w:r>
                    <w:rPr>
                      <w:rFonts w:cs="Arial"/>
                    </w:rPr>
                    <w:t xml:space="preserve">Dersom Leverandøren ved utførelsen av tjenesten skal behandle personopplysninger, skal Leverandøren beskrive hvordan tilfredsstillende behandling i tråd med personopplysningsregelverket skal oppnås og gjennomføres her. </w:t>
                  </w:r>
                </w:p>
                <w:p w:rsidR="005D1537" w:rsidRDefault="005D1537" w:rsidP="00AC5C36"/>
                <w:p w:rsidR="005D1537" w:rsidRDefault="005D1537" w:rsidP="00AC5C36">
                  <w:pPr>
                    <w:rPr>
                      <w:rFonts w:cs="Arial"/>
                    </w:rPr>
                  </w:pPr>
                  <w:r>
                    <w:rPr>
                      <w:rFonts w:cs="Arial"/>
                    </w:rPr>
                    <w:t>Dersom personopplysninger i forbindelse med utførelsen av oppdraget skal overføres til land utenfor EØS-området, skal Leverandøren vise til aktuelt overføringsgrunnlag (hjemmel som tillater overføring til utlandet) og til dokumentasjon som påviser at vilkårene for å benytte overføringsgrunnlaget er oppfylt.</w:t>
                  </w:r>
                </w:p>
                <w:p w:rsidR="005D1537" w:rsidRDefault="005D1537" w:rsidP="00AC5C36">
                  <w:pPr>
                    <w:rPr>
                      <w:rFonts w:cs="Arial"/>
                    </w:rPr>
                  </w:pPr>
                </w:p>
                <w:p w:rsidR="005D1537" w:rsidRPr="00407F4F" w:rsidRDefault="005D1537" w:rsidP="00BB70A7">
                  <w:r>
                    <w:t xml:space="preserve">Aktuelle overføringsgrunnlag kan være EUs standardkontrakter/EUs modellavtaler, </w:t>
                  </w:r>
                  <w:r w:rsidRPr="00927D66">
                    <w:t>Privacy Shield-avtalen</w:t>
                  </w:r>
                  <w:r>
                    <w:t xml:space="preserve"> (overføringer til USA) eller bindende konsernregler.</w:t>
                  </w:r>
                </w:p>
                <w:p w:rsidR="005D1537" w:rsidRDefault="005D1537" w:rsidP="00AC5C36">
                  <w:pPr>
                    <w:rPr>
                      <w:rFonts w:cs="Arial"/>
                    </w:rPr>
                  </w:pPr>
                </w:p>
                <w:p w:rsidR="005D1537" w:rsidRPr="008B591B" w:rsidRDefault="005D1537" w:rsidP="00AC5C36">
                  <w:pPr>
                    <w:rPr>
                      <w:lang w:val="x-none"/>
                    </w:rPr>
                  </w:pPr>
                  <w:r>
                    <w:rPr>
                      <w:rFonts w:cs="Arial"/>
                    </w:rPr>
                    <w:t>Dersom Kunden ikke har utarbeidet et utkast til databehandleravtale, skal Leverandøren legge ved et utkast som vedlegg til bilag 2.</w:t>
                  </w:r>
                  <w:r w:rsidRPr="008B591B">
                    <w:rPr>
                      <w:rFonts w:cs="Arial"/>
                    </w:rPr>
                    <w:t xml:space="preserve"> </w:t>
                  </w:r>
                  <w:r>
                    <w:rPr>
                      <w:rFonts w:cs="Arial"/>
                    </w:rPr>
                    <w:t xml:space="preserve">Databehandleravtale må være inngått før behandlingen av personopplysninger påbegynnes. </w:t>
                  </w:r>
                  <w:r>
                    <w:t>Databehandleravtalen må være skriftlig, herunder i elektronisk utgave.</w:t>
                  </w:r>
                </w:p>
                <w:p w:rsidR="005D1537" w:rsidRDefault="005D1537" w:rsidP="008B591B"/>
                <w:p w:rsidR="005D1537" w:rsidRDefault="005D1537" w:rsidP="008B591B">
                  <w:r>
                    <w:t xml:space="preserve">Etter den nye personopplysningsloven av 2018, stilles det en rekke nye krav til innholdet i databehandleravtalen. Avtalen skal fastsette </w:t>
                  </w:r>
                  <w:r w:rsidRPr="008B591B">
                    <w:t>hensikten med og varigheten av behandlingen, behandlingens formål og art, typen personopplysninger og kategorier av registrerte samt den behandlingsansvarliges r</w:t>
                  </w:r>
                  <w:r>
                    <w:t>ettigheter og plikter</w:t>
                  </w:r>
                  <w:r w:rsidRPr="008B591B">
                    <w:t>.</w:t>
                  </w:r>
                  <w:r>
                    <w:t xml:space="preserve"> I tillegg skal databehandleravtalen omfatte forholdene i bokstavene a til h i personvernforordningens artikkel 28 </w:t>
                  </w:r>
                  <w:r>
                    <w:br/>
                    <w:t>nr. 3.</w:t>
                  </w:r>
                </w:p>
                <w:p w:rsidR="005D1537" w:rsidRDefault="005D1537" w:rsidP="008B591B"/>
                <w:p w:rsidR="005D1537" w:rsidRDefault="005D1537" w:rsidP="008B591B"/>
                <w:p w:rsidR="005D1537" w:rsidRDefault="005D1537" w:rsidP="008B591B"/>
                <w:p w:rsidR="005D1537" w:rsidRDefault="005D1537" w:rsidP="008B591B"/>
              </w:txbxContent>
            </v:textbox>
          </v:roundrect>
        </w:pict>
      </w:r>
    </w:p>
    <w:p w:rsidR="00FC5BB3" w:rsidRDefault="00FC5BB3" w:rsidP="00C56C8E">
      <w:pPr>
        <w:rPr>
          <w:rFonts w:ascii="Cambria" w:hAnsi="Cambria"/>
          <w:b/>
          <w:bCs/>
          <w:sz w:val="26"/>
          <w:szCs w:val="26"/>
        </w:rPr>
      </w:pPr>
    </w:p>
    <w:p w:rsidR="00FC5BB3" w:rsidRDefault="00FC5BB3" w:rsidP="00C56C8E">
      <w:pPr>
        <w:rPr>
          <w:rFonts w:ascii="Cambria" w:hAnsi="Cambria"/>
          <w:b/>
          <w:bCs/>
          <w:sz w:val="26"/>
          <w:szCs w:val="26"/>
        </w:rPr>
      </w:pPr>
    </w:p>
    <w:p w:rsidR="00FC5BB3" w:rsidRDefault="00FC5BB3" w:rsidP="00C56C8E">
      <w:pPr>
        <w:rPr>
          <w:rFonts w:ascii="Cambria" w:hAnsi="Cambria"/>
          <w:b/>
          <w:bCs/>
          <w:sz w:val="26"/>
          <w:szCs w:val="26"/>
        </w:rPr>
      </w:pPr>
    </w:p>
    <w:p w:rsidR="00FC5BB3" w:rsidRDefault="00FC5BB3" w:rsidP="00C56C8E">
      <w:pPr>
        <w:rPr>
          <w:rFonts w:ascii="Cambria" w:hAnsi="Cambria"/>
          <w:b/>
          <w:bCs/>
          <w:sz w:val="26"/>
          <w:szCs w:val="26"/>
        </w:rPr>
      </w:pPr>
    </w:p>
    <w:p w:rsidR="00BD35EE" w:rsidRDefault="00BD35EE" w:rsidP="00C56C8E">
      <w:pPr>
        <w:rPr>
          <w:rFonts w:ascii="Cambria" w:hAnsi="Cambria"/>
          <w:b/>
          <w:bCs/>
          <w:sz w:val="26"/>
          <w:szCs w:val="26"/>
        </w:rPr>
      </w:pPr>
    </w:p>
    <w:p w:rsidR="00BD35EE" w:rsidRDefault="00BD35EE" w:rsidP="00C56C8E">
      <w:pPr>
        <w:rPr>
          <w:rFonts w:ascii="Cambria" w:hAnsi="Cambria"/>
          <w:b/>
          <w:bCs/>
          <w:sz w:val="26"/>
          <w:szCs w:val="26"/>
        </w:rPr>
      </w:pPr>
    </w:p>
    <w:p w:rsidR="00BD35EE" w:rsidRDefault="00BD35EE" w:rsidP="00C56C8E">
      <w:pPr>
        <w:rPr>
          <w:rFonts w:ascii="Cambria" w:hAnsi="Cambria"/>
          <w:b/>
          <w:bCs/>
          <w:sz w:val="26"/>
          <w:szCs w:val="26"/>
        </w:rPr>
      </w:pPr>
    </w:p>
    <w:p w:rsidR="00BD35EE" w:rsidRDefault="00BD35EE" w:rsidP="00C56C8E">
      <w:pPr>
        <w:rPr>
          <w:rFonts w:ascii="Cambria" w:hAnsi="Cambria"/>
          <w:b/>
          <w:bCs/>
          <w:sz w:val="26"/>
          <w:szCs w:val="26"/>
        </w:rPr>
      </w:pPr>
    </w:p>
    <w:p w:rsidR="00BD35EE" w:rsidRDefault="00BD35EE" w:rsidP="00C56C8E">
      <w:pPr>
        <w:rPr>
          <w:rFonts w:ascii="Cambria" w:hAnsi="Cambria"/>
          <w:b/>
          <w:bCs/>
          <w:sz w:val="26"/>
          <w:szCs w:val="26"/>
        </w:rPr>
      </w:pPr>
    </w:p>
    <w:p w:rsidR="00BD35EE" w:rsidRDefault="00BD35EE" w:rsidP="00C56C8E">
      <w:pPr>
        <w:rPr>
          <w:rFonts w:ascii="Cambria" w:hAnsi="Cambria"/>
          <w:b/>
          <w:bCs/>
          <w:sz w:val="26"/>
          <w:szCs w:val="26"/>
        </w:rPr>
      </w:pPr>
    </w:p>
    <w:p w:rsidR="00BD35EE" w:rsidRDefault="00BD35EE" w:rsidP="00C56C8E">
      <w:pPr>
        <w:rPr>
          <w:rFonts w:ascii="Cambria" w:hAnsi="Cambria"/>
          <w:b/>
          <w:bCs/>
          <w:sz w:val="26"/>
          <w:szCs w:val="26"/>
        </w:rPr>
      </w:pPr>
    </w:p>
    <w:p w:rsidR="00BD35EE" w:rsidRDefault="00BD35EE" w:rsidP="00C56C8E">
      <w:pPr>
        <w:rPr>
          <w:rFonts w:ascii="Cambria" w:hAnsi="Cambria"/>
          <w:b/>
          <w:bCs/>
          <w:sz w:val="26"/>
          <w:szCs w:val="26"/>
        </w:rPr>
      </w:pPr>
    </w:p>
    <w:p w:rsidR="00BD35EE" w:rsidRDefault="00BD35EE" w:rsidP="00C56C8E">
      <w:pPr>
        <w:rPr>
          <w:rFonts w:ascii="Cambria" w:hAnsi="Cambria"/>
          <w:b/>
          <w:bCs/>
          <w:sz w:val="26"/>
          <w:szCs w:val="26"/>
        </w:rPr>
      </w:pPr>
    </w:p>
    <w:p w:rsidR="00BD35EE" w:rsidRDefault="00BD35EE" w:rsidP="00C56C8E">
      <w:pPr>
        <w:rPr>
          <w:rFonts w:ascii="Cambria" w:hAnsi="Cambria"/>
          <w:b/>
          <w:bCs/>
          <w:sz w:val="26"/>
          <w:szCs w:val="26"/>
        </w:rPr>
      </w:pPr>
    </w:p>
    <w:p w:rsidR="00BD35EE" w:rsidRDefault="00BD35EE" w:rsidP="00C56C8E">
      <w:pPr>
        <w:rPr>
          <w:rFonts w:ascii="Cambria" w:hAnsi="Cambria"/>
          <w:b/>
          <w:bCs/>
          <w:sz w:val="26"/>
          <w:szCs w:val="26"/>
        </w:rPr>
      </w:pPr>
    </w:p>
    <w:p w:rsidR="00BD35EE" w:rsidRDefault="00BD35EE" w:rsidP="00C56C8E">
      <w:pPr>
        <w:rPr>
          <w:rFonts w:ascii="Cambria" w:hAnsi="Cambria"/>
          <w:b/>
          <w:bCs/>
          <w:sz w:val="26"/>
          <w:szCs w:val="26"/>
        </w:rPr>
      </w:pPr>
    </w:p>
    <w:p w:rsidR="00BD35EE" w:rsidRDefault="00BD35EE" w:rsidP="00C56C8E">
      <w:pPr>
        <w:rPr>
          <w:rFonts w:ascii="Cambria" w:hAnsi="Cambria"/>
          <w:b/>
          <w:bCs/>
          <w:sz w:val="26"/>
          <w:szCs w:val="26"/>
        </w:rPr>
      </w:pPr>
    </w:p>
    <w:p w:rsidR="00BD35EE" w:rsidRDefault="00BD35EE" w:rsidP="00C56C8E">
      <w:pPr>
        <w:rPr>
          <w:rFonts w:ascii="Cambria" w:hAnsi="Cambria"/>
          <w:b/>
          <w:bCs/>
          <w:sz w:val="26"/>
          <w:szCs w:val="26"/>
        </w:rPr>
      </w:pPr>
    </w:p>
    <w:p w:rsidR="00BD35EE" w:rsidRDefault="00BD35EE" w:rsidP="00C56C8E">
      <w:pPr>
        <w:rPr>
          <w:rFonts w:ascii="Cambria" w:hAnsi="Cambria"/>
          <w:b/>
          <w:bCs/>
          <w:sz w:val="26"/>
          <w:szCs w:val="26"/>
        </w:rPr>
      </w:pPr>
    </w:p>
    <w:p w:rsidR="00BD35EE" w:rsidRDefault="00BD35EE" w:rsidP="00C56C8E">
      <w:pPr>
        <w:rPr>
          <w:rFonts w:ascii="Cambria" w:hAnsi="Cambria"/>
          <w:b/>
          <w:bCs/>
          <w:sz w:val="26"/>
          <w:szCs w:val="26"/>
        </w:rPr>
      </w:pPr>
    </w:p>
    <w:p w:rsidR="00FC5BB3" w:rsidRDefault="00FC5BB3" w:rsidP="00C56C8E">
      <w:pPr>
        <w:rPr>
          <w:rFonts w:ascii="Cambria" w:hAnsi="Cambria"/>
          <w:b/>
          <w:bCs/>
          <w:sz w:val="26"/>
          <w:szCs w:val="26"/>
        </w:rPr>
      </w:pPr>
    </w:p>
    <w:p w:rsidR="00587DC8" w:rsidRDefault="00587DC8" w:rsidP="00800CBF">
      <w:pPr>
        <w:pStyle w:val="Overskrift2"/>
      </w:pPr>
    </w:p>
    <w:p w:rsidR="00587DC8" w:rsidRDefault="00587DC8" w:rsidP="00800CBF">
      <w:pPr>
        <w:pStyle w:val="Overskrift2"/>
      </w:pPr>
    </w:p>
    <w:p w:rsidR="00587DC8" w:rsidRDefault="00587DC8" w:rsidP="00800CBF">
      <w:pPr>
        <w:pStyle w:val="Overskrift2"/>
      </w:pPr>
    </w:p>
    <w:p w:rsidR="00587DC8" w:rsidRDefault="00587DC8" w:rsidP="00800CBF">
      <w:pPr>
        <w:pStyle w:val="Overskrift2"/>
      </w:pPr>
    </w:p>
    <w:p w:rsidR="009F51C5" w:rsidRPr="00E22561" w:rsidRDefault="009F51C5" w:rsidP="00800CBF">
      <w:pPr>
        <w:pStyle w:val="Overskrift2"/>
      </w:pPr>
      <w:r w:rsidRPr="00E22561">
        <w:t xml:space="preserve">Avtalens punkt </w:t>
      </w:r>
      <w:r w:rsidR="008C1A46" w:rsidRPr="00E22561">
        <w:t>7.1</w:t>
      </w:r>
      <w:r w:rsidRPr="00E22561">
        <w:t xml:space="preserve"> Partenes rettigheter</w:t>
      </w:r>
    </w:p>
    <w:p w:rsidR="00FC5BB3" w:rsidRDefault="00F71FFD" w:rsidP="004A56A2">
      <w:pPr>
        <w:pStyle w:val="Overskrift2"/>
      </w:pPr>
      <w:r>
        <w:rPr>
          <w:noProof/>
        </w:rPr>
        <w:pict>
          <v:roundrect id="Avrundet rektangel 219" o:spid="_x0000_s1058" style="position:absolute;margin-left:.4pt;margin-top:3.8pt;width:447.75pt;height:51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" fillcolor="#5b9bd5 [3204]" strokecolor="#1f4d78 [1604]" strokeweight="1pt">
            <v:stroke joinstyle="miter"/>
            <v:path arrowok="t"/>
            <v:textbox>
              <w:txbxContent>
                <w:p w:rsidR="005D1537" w:rsidRPr="00E22561" w:rsidRDefault="005D1537" w:rsidP="00FC5BB3">
                  <w:r w:rsidRPr="00E22561">
                    <w:t>Dersom Kunden i bilag 1 har åpnet for at de opphavs-, disposisjons- eller eiendomsrettighetene partene hadde før avtalen skal kunne endres, skal Leverandøren beskrive hvordan disse rettighetene endres her.</w:t>
                  </w:r>
                </w:p>
                <w:p w:rsidR="005D1537" w:rsidRDefault="005D1537" w:rsidP="00FC5BB3">
                  <w:pPr>
                    <w:jc w:val="center"/>
                  </w:pPr>
                </w:p>
              </w:txbxContent>
            </v:textbox>
          </v:roundrect>
        </w:pict>
      </w:r>
    </w:p>
    <w:p w:rsidR="00FC5BB3" w:rsidRDefault="00FC5BB3" w:rsidP="004A56A2">
      <w:pPr>
        <w:pStyle w:val="Overskrift2"/>
      </w:pPr>
    </w:p>
    <w:p w:rsidR="004A56A2" w:rsidRPr="00E22561" w:rsidRDefault="004A56A2" w:rsidP="004A56A2">
      <w:pPr>
        <w:pStyle w:val="Overskrift2"/>
      </w:pPr>
      <w:r w:rsidRPr="00E22561">
        <w:t>Avtalens punk</w:t>
      </w:r>
      <w:r w:rsidR="00EA04E5">
        <w:t>t</w:t>
      </w:r>
      <w:r w:rsidRPr="00E22561">
        <w:t xml:space="preserve"> 8 Rekonstruksjon av data</w:t>
      </w:r>
    </w:p>
    <w:p w:rsidR="00BD35EE" w:rsidRDefault="00F71FFD" w:rsidP="00800CBF">
      <w:pPr>
        <w:pStyle w:val="Overskrift1"/>
        <w:sectPr w:rsidR="00BD35EE" w:rsidSect="009D1FDD">
          <w:headerReference w:type="default" r:id="rId17"/>
          <w:pgSz w:w="11906" w:h="16838"/>
          <w:pgMar w:top="1417" w:right="1417" w:bottom="1417" w:left="1417" w:header="708" w:footer="708" w:gutter="0"/>
          <w:cols w:space="708"/>
          <w:docGrid w:linePitch="360"/>
        </w:sectPr>
      </w:pPr>
      <w:bookmarkStart w:id="5" w:name="_Toc507588408"/>
      <w:r>
        <w:rPr>
          <w:noProof/>
        </w:rPr>
        <w:pict>
          <v:roundrect id="Avrundet rektangel 220" o:spid="_x0000_s1057" style="position:absolute;margin-left:.4pt;margin-top:4.45pt;width:447.75pt;height:48.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" fillcolor="#5b9bd5 [3204]" strokecolor="#1f4d78 [1604]" strokeweight="1pt">
            <v:stroke joinstyle="miter"/>
            <v:path arrowok="t"/>
            <v:textbox>
              <w:txbxContent>
                <w:p w:rsidR="005D1537" w:rsidRDefault="005D1537" w:rsidP="00EA04E5">
                  <w:r w:rsidRPr="00E22561">
                    <w:t>Dersom Kunden i bilag 1 har spesifisert at Leverandøren tar ansvar for kostnader utover det som følger av avtalens punkt 8, skal Leverandøren angi sine forpliktelser knyttet til dette her.</w:t>
                  </w:r>
                </w:p>
              </w:txbxContent>
            </v:textbox>
          </v:roundrect>
        </w:pict>
      </w:r>
      <w:bookmarkEnd w:id="5"/>
    </w:p>
    <w:p w:rsidR="00EE6CD2" w:rsidRDefault="00EE6CD2" w:rsidP="00800CBF">
      <w:pPr>
        <w:pStyle w:val="Overskrift1"/>
      </w:pPr>
      <w:bookmarkStart w:id="6" w:name="_Toc507588409"/>
      <w:r w:rsidRPr="00E22561">
        <w:lastRenderedPageBreak/>
        <w:t>Bilag 3</w:t>
      </w:r>
      <w:r w:rsidR="00C302A9" w:rsidRPr="00E22561">
        <w:t>:</w:t>
      </w:r>
      <w:r w:rsidRPr="00E22561">
        <w:t xml:space="preserve"> </w:t>
      </w:r>
      <w:r w:rsidR="00391E18" w:rsidRPr="00E22561">
        <w:t>Plan</w:t>
      </w:r>
      <w:r w:rsidR="0058159A">
        <w:t xml:space="preserve"> for etableringsfasen</w:t>
      </w:r>
      <w:bookmarkEnd w:id="6"/>
    </w:p>
    <w:p w:rsidR="00D3240B" w:rsidRDefault="00AC5C36" w:rsidP="00AC5C36">
      <w:pPr>
        <w:pStyle w:val="Overskrift2"/>
      </w:pPr>
      <w:r>
        <w:t>A</w:t>
      </w:r>
      <w:r w:rsidR="00BC1143" w:rsidRPr="00AC5C36">
        <w:t>vtalens punkt 1.2</w:t>
      </w:r>
    </w:p>
    <w:p w:rsidR="004F642F" w:rsidRPr="004F642F" w:rsidRDefault="004F642F" w:rsidP="004F642F">
      <w:r>
        <w:t>[Eventuell tekst]</w:t>
      </w:r>
    </w:p>
    <w:p w:rsidR="00EA04E5" w:rsidRDefault="00F71FFD" w:rsidP="00D3240B">
      <w:pPr>
        <w:pStyle w:val="Overskrift2"/>
      </w:pPr>
      <w:r>
        <w:rPr>
          <w:noProof/>
        </w:rPr>
        <w:pict>
          <v:roundrect id="Avrundet rektangel 222" o:spid="_x0000_s1056" style="position:absolute;margin-left:1.15pt;margin-top:7.2pt;width:444.75pt;height:50.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" fillcolor="#5b9bd5 [3204]" strokecolor="#1f4d78 [1604]" strokeweight="1pt">
            <v:stroke joinstyle="miter"/>
            <v:path arrowok="t"/>
            <v:textbox>
              <w:txbxContent>
                <w:p w:rsidR="005D1537" w:rsidRPr="00800CBF" w:rsidRDefault="005D1537" w:rsidP="00EA04E5">
                  <w:pPr>
                    <w:pStyle w:val="Ingenmellomrom"/>
                    <w:rPr>
                      <w:b w:val="0"/>
                      <w:sz w:val="22"/>
                      <w:szCs w:val="22"/>
                    </w:rPr>
                  </w:pPr>
                  <w:r>
                    <w:rPr>
                      <w:b w:val="0"/>
                      <w:sz w:val="22"/>
                      <w:szCs w:val="22"/>
                    </w:rPr>
                    <w:t>I mange tilfeller vil det ikke være behov for en særskilt plan for etableringsfasen eller utfylling av de punkter som fremkommer nedenfor. I så fall kan det være naturlig å ta ut bilag 3. Da skal det krysses</w:t>
                  </w:r>
                  <w:r w:rsidRPr="00800CBF">
                    <w:rPr>
                      <w:b w:val="0"/>
                      <w:sz w:val="22"/>
                      <w:szCs w:val="22"/>
                    </w:rPr>
                    <w:t xml:space="preserve"> av «nei»</w:t>
                  </w:r>
                  <w:r>
                    <w:rPr>
                      <w:b w:val="0"/>
                      <w:sz w:val="22"/>
                      <w:szCs w:val="22"/>
                    </w:rPr>
                    <w:t xml:space="preserve"> i selve avtalens punkt 1.2.</w:t>
                  </w:r>
                  <w:r w:rsidRPr="00800CBF">
                    <w:rPr>
                      <w:b w:val="0"/>
                      <w:sz w:val="22"/>
                      <w:szCs w:val="22"/>
                    </w:rPr>
                    <w:t xml:space="preserve"> </w:t>
                  </w:r>
                </w:p>
                <w:p w:rsidR="005D1537" w:rsidRDefault="005D1537" w:rsidP="00EA04E5">
                  <w:pPr>
                    <w:jc w:val="center"/>
                  </w:pPr>
                </w:p>
              </w:txbxContent>
            </v:textbox>
          </v:roundrect>
        </w:pict>
      </w:r>
    </w:p>
    <w:p w:rsidR="007C57D5" w:rsidRDefault="007C57D5" w:rsidP="00770090">
      <w:pPr>
        <w:pStyle w:val="Overskrift2"/>
      </w:pPr>
    </w:p>
    <w:p w:rsidR="00656A6E" w:rsidRDefault="00656A6E" w:rsidP="00770090">
      <w:pPr>
        <w:pStyle w:val="Overskrift2"/>
      </w:pPr>
      <w:r w:rsidRPr="00E22561">
        <w:t xml:space="preserve">Avtalens punkt </w:t>
      </w:r>
      <w:r w:rsidR="00F83363" w:rsidRPr="00E22561">
        <w:t>3.1</w:t>
      </w:r>
      <w:r w:rsidRPr="00E22561">
        <w:t xml:space="preserve"> Plan for etableringsfasen</w:t>
      </w:r>
    </w:p>
    <w:p w:rsidR="004F642F" w:rsidRPr="004F642F" w:rsidRDefault="004F642F" w:rsidP="004F642F">
      <w:r>
        <w:t>[Eventuell tekst]</w:t>
      </w:r>
    </w:p>
    <w:p w:rsidR="00F83363" w:rsidRDefault="00F71FFD" w:rsidP="00656A6E">
      <w:r>
        <w:rPr>
          <w:noProof/>
        </w:rPr>
        <w:pict>
          <v:roundrect id="Avrundet rektangel 226" o:spid="_x0000_s1055" style="position:absolute;margin-left:1.15pt;margin-top:7.65pt;width:440.25pt;height:254.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" fillcolor="#5b9bd5 [3204]" strokecolor="#1f4d78 [1604]" strokeweight="1pt">
            <v:stroke joinstyle="miter"/>
            <v:path arrowok="t"/>
            <v:textbox>
              <w:txbxContent>
                <w:p w:rsidR="005D1537" w:rsidRPr="00E22561" w:rsidRDefault="005D1537" w:rsidP="00EA04E5">
                  <w:r w:rsidRPr="00E22561">
                    <w:t>Dersom det er behov for en etableringsfase</w:t>
                  </w:r>
                  <w:r>
                    <w:t>,</w:t>
                  </w:r>
                  <w:r w:rsidRPr="00E22561">
                    <w:t xml:space="preserve"> skal </w:t>
                  </w:r>
                  <w:r>
                    <w:t xml:space="preserve">planen for etableringsfasen </w:t>
                  </w:r>
                  <w:r w:rsidRPr="00E22561">
                    <w:t xml:space="preserve">inntas her. Ved mange løpende tjenesteleveranser vil det ikke være behov for en etableringsfase, da Kunden kun mottar innloggingsdetaljer når tjenesten er tilgjengelig (leveransemelding) uten behov for ytterligere </w:t>
                  </w:r>
                  <w:r>
                    <w:t>detaljering av</w:t>
                  </w:r>
                  <w:r w:rsidRPr="00E22561">
                    <w:t xml:space="preserve"> etableringsfasen.  </w:t>
                  </w:r>
                </w:p>
                <w:p w:rsidR="005D1537" w:rsidRPr="00E22561" w:rsidRDefault="005D1537" w:rsidP="00EA04E5"/>
                <w:p w:rsidR="005D1537" w:rsidRDefault="005D1537" w:rsidP="00EA04E5">
                  <w:r w:rsidRPr="00E22561">
                    <w:t>Dersom det skal utarbeides en plan</w:t>
                  </w:r>
                  <w:r>
                    <w:t xml:space="preserve"> for etableringsfasen</w:t>
                  </w:r>
                  <w:r w:rsidRPr="00E22561">
                    <w:t>, skal den</w:t>
                  </w:r>
                  <w:r>
                    <w:t>ne</w:t>
                  </w:r>
                  <w:r w:rsidRPr="00E22561">
                    <w:t xml:space="preserve"> omfatte en beskrivelse av roller og ansvar samt fremdriftsplan. </w:t>
                  </w:r>
                </w:p>
                <w:p w:rsidR="005D1537" w:rsidRDefault="005D1537" w:rsidP="00EA04E5"/>
                <w:p w:rsidR="005D1537" w:rsidRPr="00E22561" w:rsidRDefault="005D1537" w:rsidP="00EA04E5">
                  <w:r w:rsidRPr="00E22561">
                    <w:t>I den grad det er avtalt installasjon, konfigurering, tilpasning og/eller integrasjoner</w:t>
                  </w:r>
                  <w:r>
                    <w:t>,</w:t>
                  </w:r>
                  <w:r w:rsidRPr="00E22561">
                    <w:t xml:space="preserve"> skal fremdriftsplan og rollefordeling for dette også beskrives i planen. Partene skal samarbeide om utarbeidelse av planen. </w:t>
                  </w:r>
                </w:p>
                <w:p w:rsidR="005D1537" w:rsidRPr="00E22561" w:rsidRDefault="005D1537" w:rsidP="00EA04E5">
                  <w:r w:rsidRPr="00E22561">
                    <w:t xml:space="preserve">  </w:t>
                  </w:r>
                </w:p>
                <w:p w:rsidR="005D1537" w:rsidRPr="00E22561" w:rsidRDefault="005D1537" w:rsidP="00EA04E5">
                  <w:r w:rsidRPr="00E22561">
                    <w:t xml:space="preserve">Med mindre Kunden har noen klare milepæler som skal kommuniseres i konkurransefasen, skal det i utgangspunktet ikke fylles ut noe her ved kunngjøring. Den endelige planen legges ved av Kunden når den er utarbeidet (etter kontraktssignering).  </w:t>
                  </w:r>
                </w:p>
                <w:p w:rsidR="005D1537" w:rsidRDefault="005D1537" w:rsidP="00EA04E5">
                  <w:pPr>
                    <w:jc w:val="center"/>
                  </w:pPr>
                </w:p>
              </w:txbxContent>
            </v:textbox>
          </v:roundrect>
        </w:pict>
      </w:r>
    </w:p>
    <w:p w:rsidR="00EA04E5" w:rsidRDefault="00EA04E5" w:rsidP="00656A6E"/>
    <w:p w:rsidR="00EA04E5" w:rsidRDefault="00EA04E5" w:rsidP="00656A6E"/>
    <w:p w:rsidR="00EA04E5" w:rsidRDefault="00EA04E5" w:rsidP="00656A6E"/>
    <w:p w:rsidR="00EA04E5" w:rsidRDefault="00EA04E5" w:rsidP="00656A6E"/>
    <w:p w:rsidR="00EA04E5" w:rsidRDefault="00EA04E5" w:rsidP="00656A6E"/>
    <w:p w:rsidR="00EA04E5" w:rsidRDefault="00EA04E5" w:rsidP="00656A6E"/>
    <w:p w:rsidR="00EA04E5" w:rsidRDefault="00EA04E5" w:rsidP="00656A6E"/>
    <w:p w:rsidR="00EA04E5" w:rsidRDefault="00EA04E5" w:rsidP="00656A6E"/>
    <w:p w:rsidR="00EA04E5" w:rsidRDefault="00EA04E5" w:rsidP="00656A6E"/>
    <w:p w:rsidR="00EA04E5" w:rsidRDefault="00EA04E5" w:rsidP="00656A6E"/>
    <w:p w:rsidR="00EA04E5" w:rsidRDefault="00EA04E5" w:rsidP="00656A6E"/>
    <w:p w:rsidR="00EA04E5" w:rsidRDefault="00EA04E5" w:rsidP="00656A6E"/>
    <w:p w:rsidR="00EA04E5" w:rsidRDefault="00EA04E5" w:rsidP="00656A6E"/>
    <w:p w:rsidR="00EA04E5" w:rsidRDefault="00EA04E5" w:rsidP="00656A6E"/>
    <w:p w:rsidR="00EA04E5" w:rsidRDefault="00EA04E5" w:rsidP="00656A6E"/>
    <w:p w:rsidR="00EA04E5" w:rsidRDefault="00EA04E5" w:rsidP="00656A6E"/>
    <w:p w:rsidR="00EA04E5" w:rsidRDefault="00EA04E5" w:rsidP="00656A6E"/>
    <w:p w:rsidR="00EA04E5" w:rsidRDefault="00EA04E5" w:rsidP="00656A6E"/>
    <w:p w:rsidR="00EA04E5" w:rsidRDefault="00EA04E5" w:rsidP="00656A6E"/>
    <w:p w:rsidR="007C57D5" w:rsidRDefault="007C57D5" w:rsidP="00656A6E"/>
    <w:p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rsidR="004F642F" w:rsidRPr="004F642F" w:rsidRDefault="004F642F" w:rsidP="004F642F">
      <w:r>
        <w:t>[Eventuell tekst]</w:t>
      </w:r>
    </w:p>
    <w:p w:rsidR="009E3FAD" w:rsidRPr="00E22561" w:rsidRDefault="00F71FFD" w:rsidP="00656A6E">
      <w:pPr>
        <w:rPr>
          <w:b/>
        </w:rPr>
      </w:pPr>
      <w:r>
        <w:rPr>
          <w:noProof/>
        </w:rPr>
        <w:pict>
          <v:roundrect id="Avrundet rektangel 227" o:spid="_x0000_s1054" style="position:absolute;margin-left:1.15pt;margin-top:7.4pt;width:440.25pt;height:167.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" fillcolor="#5b9bd5 [3204]" strokecolor="#1f4d78 [1604]" strokeweight="1pt">
            <v:stroke joinstyle="miter"/>
            <v:path arrowok="t"/>
            <v:textbox>
              <w:txbxContent>
                <w:p w:rsidR="005D1537" w:rsidRPr="00E22561" w:rsidRDefault="005D1537" w:rsidP="00EA04E5">
                  <w:r w:rsidRPr="00E22561">
                    <w:t>Her skal det legges inn en frist for når tjenesten skal være tilgjengelig. Dersom fristen er et minstekrav</w:t>
                  </w:r>
                  <w:r>
                    <w:t>/absolutt krav</w:t>
                  </w:r>
                  <w:r w:rsidRPr="00E22561">
                    <w:t xml:space="preserve"> i konkurransen, skal Kunden legge inn fristen</w:t>
                  </w:r>
                  <w:r>
                    <w:t xml:space="preserve"> her</w:t>
                  </w:r>
                  <w:r w:rsidRPr="00E22561">
                    <w:t>. Dersom det er et konkurranse</w:t>
                  </w:r>
                  <w:r>
                    <w:t>e</w:t>
                  </w:r>
                  <w:r w:rsidRPr="00E22561">
                    <w:t>lement, se nedenfor, skal tilbyderen legge inn fristen</w:t>
                  </w:r>
                  <w:r>
                    <w:t xml:space="preserve"> i sitt tilbud</w:t>
                  </w:r>
                  <w:r w:rsidRPr="00E22561">
                    <w:t xml:space="preserve">. </w:t>
                  </w:r>
                </w:p>
                <w:p w:rsidR="005D1537" w:rsidRPr="00E22561" w:rsidRDefault="005D1537" w:rsidP="00EA04E5"/>
                <w:p w:rsidR="005D1537" w:rsidRPr="00E22561" w:rsidRDefault="005D1537" w:rsidP="00EA04E5">
                  <w:r w:rsidRPr="00E22561">
                    <w:t xml:space="preserve">Tidspunktet for når fristen legges inn her, avhenger av hvordan det håndteres i konkurransen. Kunden kan ved kunngjøring angi </w:t>
                  </w:r>
                  <w:r>
                    <w:t xml:space="preserve">et minstekrav/absolutt krav </w:t>
                  </w:r>
                  <w:r w:rsidRPr="00E22561">
                    <w:t xml:space="preserve">for når tjenesten skal være tilgjengelig. Alternativt kan fristen avklares med valgt Leverandør før kontraktssignering. Fristen kan også være et konkurranseelement mellom tilbyderne som det evalueres på. Da vil fristen først legges inn her når tildeling er avklart (før kontraktssignering). </w:t>
                  </w:r>
                </w:p>
                <w:p w:rsidR="005D1537" w:rsidRDefault="005D1537" w:rsidP="00EA04E5">
                  <w:pPr>
                    <w:jc w:val="center"/>
                  </w:pPr>
                </w:p>
              </w:txbxContent>
            </v:textbox>
          </v:roundrect>
        </w:pict>
      </w:r>
    </w:p>
    <w:p w:rsidR="00EA04E5" w:rsidRDefault="00EA04E5" w:rsidP="00770090">
      <w:pPr>
        <w:pStyle w:val="Overskrift2"/>
      </w:pPr>
    </w:p>
    <w:p w:rsidR="00EA04E5" w:rsidRDefault="00EA04E5" w:rsidP="00770090">
      <w:pPr>
        <w:pStyle w:val="Overskrift2"/>
      </w:pPr>
    </w:p>
    <w:p w:rsidR="00EA04E5" w:rsidRDefault="00EA04E5" w:rsidP="00770090">
      <w:pPr>
        <w:pStyle w:val="Overskrift2"/>
      </w:pPr>
    </w:p>
    <w:p w:rsidR="00EA04E5" w:rsidRDefault="00EA04E5" w:rsidP="00770090">
      <w:pPr>
        <w:pStyle w:val="Overskrift2"/>
      </w:pPr>
    </w:p>
    <w:p w:rsidR="00EA04E5" w:rsidRDefault="00EA04E5" w:rsidP="00EA04E5"/>
    <w:p w:rsidR="00EA04E5" w:rsidRDefault="00EA04E5" w:rsidP="00EA04E5"/>
    <w:p w:rsidR="00EA04E5" w:rsidRDefault="00EA04E5" w:rsidP="00EA04E5"/>
    <w:p w:rsidR="00EA04E5" w:rsidRDefault="00EA04E5" w:rsidP="00EA04E5"/>
    <w:p w:rsidR="00AC5C36" w:rsidRDefault="00AC5C36">
      <w:pPr>
        <w:rPr>
          <w:rFonts w:ascii="Cambria" w:hAnsi="Cambria"/>
          <w:b/>
          <w:bCs/>
          <w:sz w:val="26"/>
          <w:szCs w:val="26"/>
        </w:rPr>
      </w:pPr>
      <w:r>
        <w:br w:type="page"/>
      </w:r>
    </w:p>
    <w:p w:rsidR="00770090" w:rsidRDefault="00770090" w:rsidP="00770090">
      <w:pPr>
        <w:pStyle w:val="Overskrift2"/>
      </w:pPr>
      <w:r w:rsidRPr="00E22561">
        <w:lastRenderedPageBreak/>
        <w:t xml:space="preserve">Avtalens punkt </w:t>
      </w:r>
      <w:r w:rsidR="00FB23BB" w:rsidRPr="00E22561">
        <w:t>3.3</w:t>
      </w:r>
      <w:r w:rsidRPr="00E22561">
        <w:t xml:space="preserve"> </w:t>
      </w:r>
      <w:r w:rsidR="00CC0980" w:rsidRPr="00E22561">
        <w:t>Godkjenningsprøve og leveringsdag</w:t>
      </w:r>
    </w:p>
    <w:p w:rsidR="004F642F" w:rsidRPr="004F642F" w:rsidRDefault="004F642F" w:rsidP="004F642F">
      <w:r>
        <w:t>[Eventuell tekst]</w:t>
      </w:r>
    </w:p>
    <w:p w:rsidR="00230217" w:rsidRDefault="00F71FFD" w:rsidP="00FB23BB">
      <w:r>
        <w:rPr>
          <w:noProof/>
        </w:rPr>
        <w:pict>
          <v:roundrect id="Avrundet rektangel 228" o:spid="_x0000_s1053" style="position:absolute;margin-left:1.9pt;margin-top:5.4pt;width:445.5pt;height:4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" fillcolor="#5b9bd5 [3204]" strokecolor="#1f4d78 [1604]" strokeweight="1pt">
            <v:stroke joinstyle="miter"/>
            <v:path arrowok="t"/>
            <v:textbox>
              <w:txbxContent>
                <w:p w:rsidR="005D1537" w:rsidRPr="00E22561" w:rsidRDefault="005D1537" w:rsidP="00370063">
                  <w:r w:rsidRPr="00E22561">
                    <w:t>Dersom fristen for å undersøke tjenesten ikke skal være innen 10 virkedager dager etter at tjenesten er gjort tilgjengelig for Kunden, skal Kunden angi avvikende frist her.</w:t>
                  </w:r>
                </w:p>
                <w:p w:rsidR="005D1537" w:rsidRPr="00E22561" w:rsidRDefault="005D1537" w:rsidP="00370063"/>
                <w:p w:rsidR="005D1537" w:rsidRPr="00E22561" w:rsidRDefault="005D1537" w:rsidP="00370063">
                  <w:r w:rsidRPr="00E22561">
                    <w:t>Dersom Kunden ønsker en annen definisjon av feil under godkjenningsprøven enn det som fremkommer av avtalens punkt 3.3, skal Kunden angi dette her.</w:t>
                  </w:r>
                  <w:r>
                    <w:t xml:space="preserve"> Det kan eksempelvis være relevant for Kunden å definere feil på en annen måte enn angitt i avtalens punkt 3.3 dersom Kunden mener at enkelte feil er kritiske eller alvorlige for Kunden, til tross for at feilen ikke ut fra en objektiv vurdering vil anses som kritisk. </w:t>
                  </w:r>
                </w:p>
                <w:p w:rsidR="005D1537" w:rsidRPr="00E22561" w:rsidRDefault="005D1537" w:rsidP="00370063"/>
                <w:p w:rsidR="005D1537" w:rsidRDefault="005D1537" w:rsidP="00370063">
                  <w:r w:rsidRPr="00E22561">
                    <w:t>Dersom Kunden ønsker å angi en nærmere beskrivelse av godkjenningsprøvens art og omfang, samt andre godkjenningskriterier eller frister enn det som fremkommer i avtalens punkt 3.3, skal Kunden angi dette her.</w:t>
                  </w:r>
                  <w:r>
                    <w:t xml:space="preserve"> Det kan eksempelvis være relevant for Kunden å angi en nærmere beskrivelse av godkjenningsprøvens art og omfang der tjenesten består av flere tjenester som i henhold til Kundens bilag 1 kan leveres som delleveranser. I et slikt tilfelle vil det ofte være nødvendig med en samlet godkjenningsprøve etter at de ulike delleveransene er godkjent for å avdekke om feil i en tidligere delleveranse har oppstått som følge av samvirke med andre delleveranser. </w:t>
                  </w:r>
                </w:p>
                <w:p w:rsidR="005D1537" w:rsidRDefault="005D1537" w:rsidP="00370063">
                  <w:pPr>
                    <w:jc w:val="center"/>
                  </w:pPr>
                </w:p>
              </w:txbxContent>
            </v:textbox>
          </v:roundrect>
        </w:pict>
      </w:r>
    </w:p>
    <w:p w:rsidR="00370063" w:rsidRDefault="00370063" w:rsidP="00FB23BB"/>
    <w:p w:rsidR="00370063" w:rsidRDefault="00370063" w:rsidP="00FB23BB"/>
    <w:p w:rsidR="00370063" w:rsidRDefault="00370063" w:rsidP="00FB23BB"/>
    <w:p w:rsidR="00370063" w:rsidRDefault="00370063" w:rsidP="00FB23BB"/>
    <w:p w:rsidR="00370063" w:rsidRDefault="00370063" w:rsidP="00FB23BB"/>
    <w:p w:rsidR="00370063" w:rsidRDefault="00370063" w:rsidP="00FB23BB"/>
    <w:p w:rsidR="00370063" w:rsidRDefault="00370063" w:rsidP="00FB23BB"/>
    <w:p w:rsidR="00370063" w:rsidRDefault="00370063" w:rsidP="00FB23BB"/>
    <w:p w:rsidR="00370063" w:rsidRDefault="00370063" w:rsidP="00FB23BB"/>
    <w:p w:rsidR="00370063" w:rsidRDefault="00370063" w:rsidP="00FB23BB"/>
    <w:p w:rsidR="00370063" w:rsidRDefault="00370063" w:rsidP="00FB23BB"/>
    <w:p w:rsidR="00370063" w:rsidRDefault="00370063" w:rsidP="00FB23BB"/>
    <w:p w:rsidR="00370063" w:rsidRDefault="00370063" w:rsidP="00FB23BB"/>
    <w:p w:rsidR="00370063" w:rsidRDefault="00370063" w:rsidP="00FB23BB"/>
    <w:p w:rsidR="00370063" w:rsidRDefault="00370063" w:rsidP="00FB23BB"/>
    <w:p w:rsidR="00370063" w:rsidRDefault="00370063" w:rsidP="00FB23BB"/>
    <w:p w:rsidR="00370063" w:rsidRDefault="00370063" w:rsidP="00FB23BB"/>
    <w:p w:rsidR="00370063" w:rsidRDefault="00370063" w:rsidP="00FB23BB"/>
    <w:p w:rsidR="00370063" w:rsidRDefault="00370063" w:rsidP="00FB23BB"/>
    <w:p w:rsidR="00370063" w:rsidRDefault="00370063" w:rsidP="00FB23BB"/>
    <w:p w:rsidR="00370063" w:rsidRDefault="00370063" w:rsidP="00FB23BB"/>
    <w:p w:rsidR="00370063" w:rsidRDefault="00370063" w:rsidP="00FB23BB"/>
    <w:p w:rsidR="00370063" w:rsidRDefault="00370063" w:rsidP="00FB23BB"/>
    <w:p w:rsidR="00CD19D7" w:rsidRDefault="00CD19D7" w:rsidP="00081D78">
      <w:pPr>
        <w:pStyle w:val="Overskrift2"/>
        <w:tabs>
          <w:tab w:val="left" w:pos="142"/>
        </w:tabs>
      </w:pPr>
      <w:r w:rsidRPr="00CD19D7">
        <w:t>Avtalens punkt 3.4 Dokumentasjon og opplæring</w:t>
      </w:r>
    </w:p>
    <w:p w:rsidR="004F642F" w:rsidRPr="004F642F" w:rsidRDefault="004F642F" w:rsidP="004F642F">
      <w:r>
        <w:t>[Eventuell tekst]</w:t>
      </w:r>
    </w:p>
    <w:p w:rsidR="00BF7268" w:rsidRDefault="00F71FFD" w:rsidP="00FD7466">
      <w:bookmarkStart w:id="7" w:name="_Toc504724213"/>
      <w:r>
        <w:rPr>
          <w:noProof/>
        </w:rPr>
        <w:pict>
          <v:roundrect id="Avrundet rektangel 229" o:spid="_x0000_s1052" style="position:absolute;margin-left:2.2pt;margin-top:7.1pt;width:445.5pt;height:48.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" fillcolor="#5b9bd5 [3204]" strokecolor="#1f4d78 [1604]" strokeweight="1pt">
            <v:stroke joinstyle="miter"/>
            <v:path arrowok="t"/>
            <v:textbox>
              <w:txbxContent>
                <w:p w:rsidR="005D1537" w:rsidRDefault="005D1537" w:rsidP="00370063">
                  <w:r w:rsidRPr="00CD19D7">
                    <w:t xml:space="preserve">Dersom Leverandørens dokumentasjon, som definert i avtalens punkt 3.4, skal leveres på et annet tidspunkt enn når Kundens </w:t>
                  </w:r>
                  <w:r>
                    <w:t>godkjenningsprøve</w:t>
                  </w:r>
                  <w:r w:rsidRPr="00CD19D7">
                    <w:t xml:space="preserve"> starter, skal Kunden angi dette her.</w:t>
                  </w:r>
                </w:p>
                <w:p w:rsidR="005D1537" w:rsidRDefault="005D1537" w:rsidP="00370063">
                  <w:pPr>
                    <w:jc w:val="center"/>
                  </w:pPr>
                </w:p>
              </w:txbxContent>
            </v:textbox>
          </v:roundrect>
        </w:pict>
      </w:r>
    </w:p>
    <w:p w:rsidR="00370063" w:rsidRDefault="00370063" w:rsidP="00FD7466"/>
    <w:p w:rsidR="00370063" w:rsidRDefault="00370063" w:rsidP="00FD7466"/>
    <w:p w:rsidR="00370063" w:rsidRDefault="00370063" w:rsidP="00FD7466"/>
    <w:p w:rsidR="00370063" w:rsidRDefault="00370063" w:rsidP="00FD7466">
      <w:pPr>
        <w:rPr>
          <w:rFonts w:ascii="Cambria" w:hAnsi="Cambria"/>
          <w:b/>
          <w:bCs/>
          <w:sz w:val="26"/>
          <w:szCs w:val="26"/>
        </w:rPr>
      </w:pPr>
    </w:p>
    <w:p w:rsidR="007D7435" w:rsidRDefault="00BF7268" w:rsidP="00800CBF">
      <w:pPr>
        <w:pStyle w:val="Overskrift2"/>
      </w:pPr>
      <w:r w:rsidRPr="00BF7268">
        <w:t xml:space="preserve">Avtalens punkt </w:t>
      </w:r>
      <w:r w:rsidR="00FD7466" w:rsidRPr="00BF7268">
        <w:t>3.6 Ytterligere utvikling etter Leveringsdag</w:t>
      </w:r>
      <w:bookmarkStart w:id="8" w:name="_Toc471906892"/>
      <w:bookmarkEnd w:id="7"/>
    </w:p>
    <w:p w:rsidR="004F642F" w:rsidRPr="004F642F" w:rsidRDefault="004F642F" w:rsidP="004F642F">
      <w:r>
        <w:t>[Eventuell tekst]</w:t>
      </w:r>
    </w:p>
    <w:p w:rsidR="007D7435" w:rsidRDefault="00F71FFD" w:rsidP="003D43B1">
      <w:pPr>
        <w:pStyle w:val="Overskrift2"/>
      </w:pPr>
      <w:r>
        <w:rPr>
          <w:noProof/>
        </w:rPr>
        <w:pict>
          <v:roundrect id="Avrundet rektangel 230" o:spid="_x0000_s1051" style="position:absolute;margin-left:1.9pt;margin-top:2.1pt;width:445.5pt;height: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" fillcolor="#5b9bd5 [3204]" strokecolor="#1f4d78 [1604]" strokeweight="1pt">
            <v:stroke joinstyle="miter"/>
            <v:path arrowok="t"/>
            <v:textbox>
              <w:txbxContent>
                <w:p w:rsidR="005D1537" w:rsidRDefault="005D1537" w:rsidP="007D7435">
                  <w:r>
                    <w:t>Leverandøren skal angi en fremdriftsplan for videreutvikling av tjenestene, innenfor rammene som Kunden har beskrevet i bilag 1, her.</w:t>
                  </w:r>
                </w:p>
                <w:p w:rsidR="005D1537" w:rsidRDefault="005D1537" w:rsidP="007D7435">
                  <w:pPr>
                    <w:jc w:val="center"/>
                  </w:pPr>
                </w:p>
              </w:txbxContent>
            </v:textbox>
          </v:roundrect>
        </w:pict>
      </w:r>
    </w:p>
    <w:p w:rsidR="007D7435" w:rsidRDefault="007D7435" w:rsidP="003D43B1">
      <w:pPr>
        <w:pStyle w:val="Overskrift2"/>
      </w:pPr>
    </w:p>
    <w:p w:rsidR="004F642F" w:rsidRDefault="003D43B1" w:rsidP="003D43B1">
      <w:pPr>
        <w:pStyle w:val="Overskrift2"/>
      </w:pPr>
      <w:r w:rsidRPr="00E22561">
        <w:t xml:space="preserve">Avtalens punkt </w:t>
      </w:r>
      <w:r w:rsidR="00FB23BB" w:rsidRPr="00E22561">
        <w:t>9</w:t>
      </w:r>
      <w:r w:rsidRPr="00E22561">
        <w:t>.2</w:t>
      </w:r>
      <w:r w:rsidR="00FB23BB" w:rsidRPr="00E22561">
        <w:t>.3</w:t>
      </w:r>
      <w:r w:rsidRPr="00E22561">
        <w:t xml:space="preserve"> Dagbot ved forsinkelse</w:t>
      </w:r>
      <w:bookmarkEnd w:id="8"/>
    </w:p>
    <w:p w:rsidR="003D43B1" w:rsidRPr="00E22561" w:rsidRDefault="004F642F" w:rsidP="004F642F">
      <w:r>
        <w:t>[Eventuell tekst]</w:t>
      </w:r>
      <w:r w:rsidR="003D43B1" w:rsidRPr="00E22561">
        <w:t xml:space="preserve"> </w:t>
      </w:r>
    </w:p>
    <w:p w:rsidR="00DE5CFD" w:rsidRDefault="00F71FFD">
      <w:pPr>
        <w:sectPr w:rsidR="00DE5CFD" w:rsidSect="009D1FDD">
          <w:headerReference w:type="default" r:id="rId18"/>
          <w:pgSz w:w="11906" w:h="16838"/>
          <w:pgMar w:top="1417" w:right="1417" w:bottom="1417" w:left="1417" w:header="708" w:footer="708" w:gutter="0"/>
          <w:cols w:space="708"/>
          <w:docGrid w:linePitch="360"/>
        </w:sectPr>
      </w:pPr>
      <w:r>
        <w:rPr>
          <w:noProof/>
        </w:rPr>
        <w:pict>
          <v:roundrect id="Avrundet rektangel 231" o:spid="_x0000_s1050" style="position:absolute;margin-left:1.9pt;margin-top:5.7pt;width:441pt;height: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" fillcolor="#5b9bd5 [3204]" strokecolor="#1f4d78 [1604]" strokeweight="1pt">
            <v:stroke joinstyle="miter"/>
            <v:path arrowok="t"/>
            <v:textbox>
              <w:txbxContent>
                <w:p w:rsidR="005D1537" w:rsidRPr="00E22561" w:rsidRDefault="005D1537" w:rsidP="007D7435">
                  <w:r w:rsidRPr="00E22561">
                    <w:t>Dersom Kunden ønsker å knytte dagbøter til andre tidspunkter enn avtalt tidspunkt for levering (leveringsdag), skal Kunden angi disse tidspunktene har.</w:t>
                  </w:r>
                </w:p>
                <w:p w:rsidR="005D1537" w:rsidRPr="00E22561" w:rsidRDefault="005D1537" w:rsidP="007D7435"/>
                <w:p w:rsidR="005D1537" w:rsidRPr="00E22561" w:rsidRDefault="005D1537" w:rsidP="007D7435">
                  <w:r w:rsidRPr="00E22561">
                    <w:t>Eventuelle andre dagbotsatser, annet beregningsgrunnlag og/eller annen løpetid for dagboten skal angis av Kunden her.</w:t>
                  </w:r>
                </w:p>
                <w:p w:rsidR="005D1537" w:rsidRDefault="005D1537" w:rsidP="007D7435">
                  <w:pPr>
                    <w:jc w:val="center"/>
                  </w:pPr>
                </w:p>
              </w:txbxContent>
            </v:textbox>
          </v:roundrect>
        </w:pict>
      </w:r>
    </w:p>
    <w:p w:rsidR="00B86696" w:rsidRPr="00E22561" w:rsidRDefault="00EE6CD2" w:rsidP="00BB3367">
      <w:pPr>
        <w:pStyle w:val="Overskrift1"/>
      </w:pPr>
      <w:bookmarkStart w:id="9" w:name="_Toc507588410"/>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9"/>
    </w:p>
    <w:p w:rsidR="00BC1143" w:rsidRPr="00BB3367" w:rsidRDefault="00BC1143" w:rsidP="00423DB5">
      <w:pPr>
        <w:pStyle w:val="Overskrift2"/>
      </w:pPr>
      <w:r w:rsidRPr="00DE7D3A">
        <w:t>Avtalens punkt 2.1</w:t>
      </w:r>
    </w:p>
    <w:p w:rsidR="004F642F" w:rsidRPr="005F2A80" w:rsidRDefault="004F642F" w:rsidP="004F642F">
      <w:r>
        <w:t>[Eventuell tekst]</w:t>
      </w:r>
    </w:p>
    <w:p w:rsidR="00262EFF" w:rsidRPr="00E22561" w:rsidRDefault="00262EFF" w:rsidP="00385473"/>
    <w:p w:rsidR="008E7677" w:rsidRPr="007053CC" w:rsidRDefault="00F71FFD" w:rsidP="008E7677">
      <w:pPr>
        <w:rPr>
          <w:b/>
          <w:color w:val="FF0000"/>
        </w:rPr>
      </w:pPr>
      <w:r>
        <w:rPr>
          <w:noProof/>
        </w:rPr>
        <w:pict>
          <v:roundrect id="Avrundet rektangel 232" o:spid="_x0000_s1049" style="position:absolute;margin-left:3pt;margin-top:4.15pt;width:446.6pt;height:4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" fillcolor="#5b9bd5 [3204]" strokecolor="#1f4d78 [1604]" strokeweight="1pt">
            <v:stroke joinstyle="miter"/>
            <v:path arrowok="t"/>
            <v:textbox>
              <w:txbxContent>
                <w:p w:rsidR="005D1537" w:rsidRPr="00423DB5" w:rsidRDefault="005D1537" w:rsidP="007D7435">
                  <w:pPr>
                    <w:rPr>
                      <w:rFonts w:cs="Arial"/>
                      <w:szCs w:val="22"/>
                    </w:rPr>
                  </w:pPr>
                  <w:r w:rsidRPr="00423DB5">
                    <w:rPr>
                      <w:rFonts w:cs="Arial"/>
                      <w:szCs w:val="22"/>
                    </w:rPr>
                    <w:t xml:space="preserve">Dette bilaget regulerer tjenestenivå («SLA») knyttet til for eksempel tjenestens oppetid, drift, brukerstøtte og/eller vedlikehold. Bilaget skal fylles ut av Kunden, av Leverandøren eller av begge. </w:t>
                  </w:r>
                </w:p>
                <w:p w:rsidR="005D1537" w:rsidRPr="00423DB5" w:rsidRDefault="005D1537" w:rsidP="007D7435">
                  <w:pPr>
                    <w:rPr>
                      <w:rFonts w:cs="Arial"/>
                      <w:szCs w:val="22"/>
                    </w:rPr>
                  </w:pPr>
                </w:p>
                <w:p w:rsidR="005D1537" w:rsidRPr="00423DB5" w:rsidRDefault="005D1537" w:rsidP="007D7435">
                  <w:r w:rsidRPr="00423DB5">
                    <w:t xml:space="preserve">Dersom Kunden har krav til (rammene for) tjenestenivå, skal dette fremkomme her. </w:t>
                  </w:r>
                </w:p>
                <w:p w:rsidR="005D1537" w:rsidRPr="00423DB5" w:rsidRDefault="005D1537" w:rsidP="007D7435"/>
                <w:p w:rsidR="005D1537" w:rsidRPr="00423DB5" w:rsidRDefault="005D1537" w:rsidP="007D7435">
                  <w:r w:rsidRPr="00423DB5">
                    <w:t xml:space="preserve">Dersom Kunden ønsker å legge Leverandørens standard tjenestenivåavtale til grunn for tjenesten, skal dette fremkomme her. Leverandøren skal i et slikt tilfelle innta sin standard tjenesteavtale her. For denne typen tjenester (løpende standardtjenester) kan det ofte være fordelaktig for begge parter. Et skreddersydd tjenestenivå for Kunden kan bli fordyrende. </w:t>
                  </w:r>
                </w:p>
                <w:p w:rsidR="005D1537" w:rsidRPr="00423DB5" w:rsidRDefault="005D1537" w:rsidP="007D7435"/>
                <w:p w:rsidR="005D1537" w:rsidRPr="00423DB5" w:rsidRDefault="005D1537" w:rsidP="007D7435">
                  <w:r w:rsidRPr="00423DB5">
                    <w:t xml:space="preserve">Dersom det er Leverandøren selv som definerer tjenestenivå/kompensasjon, bør Kunden benytte tjenestenivå/kompensasjon som et tildelingskriterium/underkriterium, slik at Kunden kan evaluere tjenestenivå og kompensasjoner for brudd. </w:t>
                  </w:r>
                </w:p>
                <w:p w:rsidR="005D1537" w:rsidRPr="00423DB5" w:rsidRDefault="005D1537" w:rsidP="007D7435"/>
                <w:p w:rsidR="005D1537" w:rsidRPr="00423DB5" w:rsidRDefault="005D1537" w:rsidP="007D7435">
                  <w:r w:rsidRPr="00423DB5">
                    <w:t>Tidvis bør Kunden selv definere krav til tjenestenivå/kompensasjon fordi tjenesten eksempelvis er virksomhetskritisk. Det er imidlertid ikke sikkert det er behov for like strenge krav til tilgjengelighet hele døgnet, og kanskje heller ikke i helger og på helligdager. Kunden må være oppmerksom på at dersom tjenestenivået settes høyere enn nivået som Leverandørene i bransjen normalt legger til grunn i sine standard tjenestenivåavtaler, vil Leverandøren ikke kunne tilby sin standard tjenestenivåavtale. Kunden anbefales å sjekke markedet før rammene til nivået settes.</w:t>
                  </w:r>
                </w:p>
                <w:p w:rsidR="005D1537" w:rsidRPr="00E22561" w:rsidRDefault="005D1537" w:rsidP="007D7435">
                  <w:pPr>
                    <w:rPr>
                      <w:i/>
                    </w:rPr>
                  </w:pPr>
                </w:p>
                <w:p w:rsidR="005D1537" w:rsidRPr="009E753C" w:rsidRDefault="005D1537" w:rsidP="007D7435">
                  <w:r w:rsidRPr="009E753C">
                    <w:t xml:space="preserve">For inspirasjon til hvordan et SLA-bilag kan utfylles, se veiledning til SSA-D bilag 4. </w:t>
                  </w:r>
                </w:p>
                <w:p w:rsidR="005D1537" w:rsidRDefault="005D1537" w:rsidP="007D7435">
                  <w:pPr>
                    <w:jc w:val="center"/>
                  </w:pPr>
                </w:p>
              </w:txbxContent>
            </v:textbox>
          </v:roundrect>
        </w:pict>
      </w:r>
    </w:p>
    <w:p w:rsidR="008E7677" w:rsidRPr="00E22561" w:rsidRDefault="008E7677" w:rsidP="008E7677">
      <w:pPr>
        <w:rPr>
          <w:rFonts w:cs="Arial"/>
          <w:color w:val="FF0000"/>
        </w:rPr>
      </w:pPr>
    </w:p>
    <w:p w:rsidR="007053CC" w:rsidRDefault="007053CC">
      <w:pPr>
        <w:sectPr w:rsidR="007053CC" w:rsidSect="009D1FDD">
          <w:headerReference w:type="default" r:id="rId19"/>
          <w:pgSz w:w="11906" w:h="16838"/>
          <w:pgMar w:top="1417" w:right="1417" w:bottom="1417" w:left="1417" w:header="708" w:footer="708" w:gutter="0"/>
          <w:cols w:space="708"/>
          <w:docGrid w:linePitch="360"/>
        </w:sectPr>
      </w:pPr>
    </w:p>
    <w:p w:rsidR="00EE6CD2" w:rsidRPr="00E22561" w:rsidRDefault="00EE6CD2" w:rsidP="00507DDD">
      <w:pPr>
        <w:pStyle w:val="Overskrift1"/>
      </w:pPr>
      <w:bookmarkStart w:id="10" w:name="_Toc507588411"/>
      <w:r w:rsidRPr="00E22561">
        <w:lastRenderedPageBreak/>
        <w:t>Bilag 5</w:t>
      </w:r>
      <w:r w:rsidR="00FD1B1A" w:rsidRPr="00E22561">
        <w:t>:</w:t>
      </w:r>
      <w:r w:rsidRPr="00E22561">
        <w:t xml:space="preserve"> </w:t>
      </w:r>
      <w:r w:rsidR="009F2C6D" w:rsidRPr="00E22561">
        <w:t>Administrative bestemmelser</w:t>
      </w:r>
      <w:bookmarkEnd w:id="10"/>
    </w:p>
    <w:p w:rsidR="00F205BB" w:rsidRPr="00E22561" w:rsidRDefault="00F71FFD">
      <w:pPr>
        <w:rPr>
          <w:rFonts w:cs="Arial"/>
          <w:i/>
          <w:color w:val="FF0000"/>
          <w:sz w:val="20"/>
          <w:szCs w:val="20"/>
        </w:rPr>
      </w:pPr>
      <w:r>
        <w:rPr>
          <w:noProof/>
        </w:rPr>
        <w:pict>
          <v:roundrect id="Avrundet rektangel 233" o:spid="_x0000_s1048" style="position:absolute;margin-left:.1pt;margin-top:6.9pt;width:449.45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" fillcolor="#5b9bd5 [3204]" strokecolor="#1f4d78 [1604]" strokeweight="1pt">
            <v:stroke joinstyle="miter"/>
            <v:path arrowok="t"/>
            <v:textbox>
              <w:txbxContent>
                <w:p w:rsidR="005D1537" w:rsidRPr="00423DB5" w:rsidRDefault="005D1537" w:rsidP="00D65011">
                  <w:pPr>
                    <w:rPr>
                      <w:rFonts w:cs="Arial"/>
                      <w:szCs w:val="22"/>
                    </w:rPr>
                  </w:pPr>
                  <w:r w:rsidRPr="00423DB5">
                    <w:rPr>
                      <w:rFonts w:cs="Arial"/>
                      <w:szCs w:val="22"/>
                    </w:rPr>
                    <w:t>Bilaget brukes til å samle administrative rutiner for avtaleforholdet og samarbeidet mellom partene.</w:t>
                  </w:r>
                </w:p>
                <w:p w:rsidR="005D1537" w:rsidRDefault="005D1537" w:rsidP="00D65011">
                  <w:pPr>
                    <w:jc w:val="center"/>
                  </w:pPr>
                </w:p>
              </w:txbxContent>
            </v:textbox>
          </v:roundrect>
        </w:pict>
      </w:r>
    </w:p>
    <w:p w:rsidR="007C57D5" w:rsidRDefault="007C57D5" w:rsidP="00B522E5">
      <w:pPr>
        <w:pStyle w:val="Overskrift2"/>
      </w:pPr>
    </w:p>
    <w:p w:rsidR="00792296" w:rsidRDefault="009F2C6D" w:rsidP="00081D78">
      <w:pPr>
        <w:pStyle w:val="Overskrift2"/>
        <w:tabs>
          <w:tab w:val="left" w:pos="142"/>
        </w:tabs>
      </w:pPr>
      <w:r w:rsidRPr="00E22561">
        <w:t>Avtalens punkt 1.5 Partenes representanter</w:t>
      </w:r>
    </w:p>
    <w:p w:rsidR="004F642F" w:rsidRPr="004F642F" w:rsidRDefault="004F642F" w:rsidP="004F642F">
      <w:r>
        <w:t>[Eventuell tekst]</w:t>
      </w:r>
    </w:p>
    <w:p w:rsidR="00D65011" w:rsidRDefault="00F71FFD" w:rsidP="00BA063D">
      <w:pPr>
        <w:pStyle w:val="Overskrift2"/>
      </w:pPr>
      <w:r>
        <w:rPr>
          <w:noProof/>
        </w:rPr>
        <w:pict>
          <v:roundrect id="Avrundet rektangel 234" o:spid="_x0000_s1047" style="position:absolute;margin-left:.1pt;margin-top:7.85pt;width:449.45pt;height:12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" fillcolor="#5b9bd5 [3204]" strokecolor="#1f4d78 [1604]" strokeweight="1pt">
            <v:stroke joinstyle="miter"/>
            <v:path arrowok="t"/>
            <v:textbox>
              <w:txbxContent>
                <w:p w:rsidR="005D1537" w:rsidRPr="00E22561" w:rsidRDefault="005D1537" w:rsidP="00D65011">
                  <w:r w:rsidRPr="00E22561">
                    <w:t xml:space="preserve">Bemyndiget representant for partene (som kan opptre i saker som angår avtalen) skal oppgis her. </w:t>
                  </w:r>
                </w:p>
                <w:p w:rsidR="005D1537" w:rsidRPr="00E22561" w:rsidRDefault="005D1537" w:rsidP="00D65011"/>
                <w:p w:rsidR="005D1537" w:rsidRPr="009E753C" w:rsidRDefault="005D1537" w:rsidP="00D65011">
                  <w:r w:rsidRPr="009E753C">
                    <w:t xml:space="preserve">Hvem som er bemyndiget avtales av </w:t>
                  </w:r>
                  <w:r>
                    <w:t>gjerne av partene ved</w:t>
                  </w:r>
                  <w:r w:rsidRPr="009E753C">
                    <w:t xml:space="preserve"> kontraktssignering og </w:t>
                  </w:r>
                  <w:r>
                    <w:t>trenger</w:t>
                  </w:r>
                  <w:r w:rsidRPr="009E753C">
                    <w:t xml:space="preserve"> ikke fylles ut før dette tidspunktet.)</w:t>
                  </w:r>
                </w:p>
                <w:p w:rsidR="005D1537" w:rsidRPr="00E22561" w:rsidRDefault="005D1537" w:rsidP="00D65011"/>
                <w:p w:rsidR="005D1537" w:rsidRPr="00E22561" w:rsidRDefault="005D1537" w:rsidP="00D65011">
                  <w:r w:rsidRPr="00E22561">
                    <w:t xml:space="preserve">Prosedyrer og varslingsfrister for eventuell utskiftning av bemyndiget personell, spesifiseres her. </w:t>
                  </w:r>
                  <w:r w:rsidRPr="009E753C">
                    <w:t>(Dette kan fylles ut av partene etter kontraktssignering.)</w:t>
                  </w:r>
                </w:p>
                <w:p w:rsidR="005D1537" w:rsidRDefault="005D1537" w:rsidP="00D65011">
                  <w:pPr>
                    <w:jc w:val="center"/>
                  </w:pPr>
                </w:p>
              </w:txbxContent>
            </v:textbox>
          </v:roundrect>
        </w:pict>
      </w:r>
    </w:p>
    <w:p w:rsidR="00D65011" w:rsidRDefault="00D65011" w:rsidP="00BA063D">
      <w:pPr>
        <w:pStyle w:val="Overskrift2"/>
      </w:pPr>
    </w:p>
    <w:p w:rsidR="00D65011" w:rsidRDefault="00D65011" w:rsidP="00BA063D">
      <w:pPr>
        <w:pStyle w:val="Overskrift2"/>
      </w:pPr>
    </w:p>
    <w:p w:rsidR="00D65011" w:rsidRDefault="00D65011" w:rsidP="00BA063D">
      <w:pPr>
        <w:pStyle w:val="Overskrift2"/>
      </w:pPr>
    </w:p>
    <w:p w:rsidR="007C57D5" w:rsidRPr="007C57D5" w:rsidRDefault="007C57D5" w:rsidP="007C57D5"/>
    <w:p w:rsidR="00423DB5" w:rsidRDefault="00BA063D" w:rsidP="008F642B">
      <w:pPr>
        <w:pStyle w:val="Overskrift2"/>
      </w:pPr>
      <w:r w:rsidRPr="00E22561">
        <w:t xml:space="preserve">Avtalens punkt </w:t>
      </w:r>
      <w:r w:rsidR="00826C94" w:rsidRPr="00E22561">
        <w:t>5</w:t>
      </w:r>
      <w:r w:rsidR="00474E16" w:rsidRPr="00E22561">
        <w:t>.1 Varighet</w:t>
      </w:r>
    </w:p>
    <w:p w:rsidR="004F642F" w:rsidRPr="004F642F" w:rsidRDefault="004F642F" w:rsidP="004F642F">
      <w:r>
        <w:t>[Eventuell tekst]</w:t>
      </w:r>
    </w:p>
    <w:p w:rsidR="00D65011" w:rsidRDefault="00F71FFD" w:rsidP="008F642B">
      <w:pPr>
        <w:pStyle w:val="Overskrift2"/>
      </w:pPr>
      <w:r>
        <w:rPr>
          <w:noProof/>
        </w:rPr>
        <w:pict>
          <v:roundrect id="Avrundet rektangel 235" o:spid="_x0000_s1046" style="position:absolute;margin-left:.1pt;margin-top:19.3pt;width:449.45pt;height:8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" fillcolor="#5b9bd5 [3204]" strokecolor="#1f4d78 [1604]" strokeweight="1pt">
            <v:stroke joinstyle="miter"/>
            <v:path arrowok="t"/>
            <v:textbox>
              <w:txbxContent>
                <w:p w:rsidR="005D1537" w:rsidRPr="00E22561" w:rsidRDefault="005D1537" w:rsidP="00D65011">
                  <w:r w:rsidRPr="00E22561">
                    <w:t>Dersom Kunden ønsker en annen varighet på avtalen enn det som fremgår av punkt 5.1, skal Kunden oppgi dette her.</w:t>
                  </w:r>
                </w:p>
                <w:p w:rsidR="005D1537" w:rsidRPr="00E22561" w:rsidRDefault="005D1537" w:rsidP="00D65011"/>
                <w:p w:rsidR="005D1537" w:rsidRDefault="005D1537" w:rsidP="00D65011">
                  <w:r w:rsidRPr="00E22561">
                    <w:t>Dersom Kunden ønsker annet ikrafttredelsestidspunkt for avtalen enn det som fremgår av avtalens forside (avtalens signeringsdato), skal dette fremkomme her.</w:t>
                  </w:r>
                </w:p>
                <w:p w:rsidR="005D1537" w:rsidRDefault="005D1537" w:rsidP="00D65011">
                  <w:pPr>
                    <w:jc w:val="center"/>
                  </w:pPr>
                </w:p>
              </w:txbxContent>
            </v:textbox>
          </v:roundrect>
        </w:pict>
      </w:r>
    </w:p>
    <w:p w:rsidR="00D65011" w:rsidRDefault="00D65011" w:rsidP="008F642B">
      <w:pPr>
        <w:pStyle w:val="Overskrift2"/>
      </w:pPr>
    </w:p>
    <w:p w:rsidR="00D65011" w:rsidRDefault="00D65011" w:rsidP="008F642B">
      <w:pPr>
        <w:pStyle w:val="Overskrift2"/>
      </w:pPr>
    </w:p>
    <w:p w:rsidR="007C57D5" w:rsidRDefault="007C57D5" w:rsidP="008F642B">
      <w:pPr>
        <w:pStyle w:val="Overskrift2"/>
      </w:pPr>
    </w:p>
    <w:p w:rsidR="008F642B" w:rsidRDefault="008F642B" w:rsidP="008F642B">
      <w:pPr>
        <w:pStyle w:val="Overskrift2"/>
      </w:pPr>
      <w:r>
        <w:t>Avtalens punkt 5.2 Avbestilling</w:t>
      </w:r>
    </w:p>
    <w:p w:rsidR="004F642F" w:rsidRPr="004F642F" w:rsidRDefault="004F642F" w:rsidP="004F642F">
      <w:r>
        <w:t>[Eventuell tekst]</w:t>
      </w:r>
    </w:p>
    <w:p w:rsidR="00BF7268" w:rsidRDefault="00F71FFD" w:rsidP="0019224C">
      <w:r>
        <w:rPr>
          <w:noProof/>
        </w:rPr>
        <w:pict>
          <v:roundrect id="Avrundet rektangel 236" o:spid="_x0000_s1045" style="position:absolute;margin-left:.1pt;margin-top:9.35pt;width:449.45pt;height:4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" fillcolor="#5b9bd5 [3204]" strokecolor="#1f4d78 [1604]" strokeweight="1pt">
            <v:stroke joinstyle="miter"/>
            <v:path arrowok="t"/>
            <v:textbox>
              <w:txbxContent>
                <w:p w:rsidR="005D1537" w:rsidRDefault="005D1537" w:rsidP="00D65011">
                  <w:r>
                    <w:t xml:space="preserve">Dersom Kunden ønsker at avtalen skal kunne sies opp helt eller delvis med en kortere/lenger frist enn 3 (tre) måneder, skal Kunden angi fristen her. </w:t>
                  </w:r>
                </w:p>
                <w:p w:rsidR="005D1537" w:rsidRDefault="005D1537" w:rsidP="00D65011">
                  <w:pPr>
                    <w:jc w:val="center"/>
                  </w:pPr>
                </w:p>
              </w:txbxContent>
            </v:textbox>
          </v:roundrect>
        </w:pict>
      </w:r>
    </w:p>
    <w:p w:rsidR="00D65011" w:rsidRDefault="00D65011" w:rsidP="0019224C"/>
    <w:p w:rsidR="00D65011" w:rsidRDefault="00D65011" w:rsidP="0019224C"/>
    <w:p w:rsidR="00D65011" w:rsidRDefault="00D65011" w:rsidP="0019224C">
      <w:pPr>
        <w:rPr>
          <w:rFonts w:ascii="Cambria" w:hAnsi="Cambria"/>
          <w:b/>
          <w:bCs/>
          <w:sz w:val="26"/>
          <w:szCs w:val="26"/>
        </w:rPr>
      </w:pPr>
    </w:p>
    <w:p w:rsidR="0019224C" w:rsidRDefault="0019224C" w:rsidP="00BC6154">
      <w:pPr>
        <w:pStyle w:val="Overskrift2"/>
      </w:pPr>
      <w:r w:rsidRPr="00E22561">
        <w:t xml:space="preserve">Avtalens punkt </w:t>
      </w:r>
      <w:r w:rsidR="00826C94" w:rsidRPr="00E22561">
        <w:t>6</w:t>
      </w:r>
      <w:r w:rsidR="006466A0">
        <w:t>.2</w:t>
      </w:r>
      <w:r w:rsidRPr="00E22561">
        <w:t xml:space="preserve"> Personopplysninger</w:t>
      </w:r>
    </w:p>
    <w:p w:rsidR="004F642F" w:rsidRPr="004F642F" w:rsidRDefault="004F642F" w:rsidP="004F642F">
      <w:r>
        <w:t>[Eventuell tekst]</w:t>
      </w:r>
    </w:p>
    <w:p w:rsidR="00D65011" w:rsidRDefault="00F71FFD" w:rsidP="00774E71">
      <w:pPr>
        <w:pStyle w:val="Overskrift2"/>
      </w:pPr>
      <w:r>
        <w:rPr>
          <w:noProof/>
        </w:rPr>
        <w:pict>
          <v:roundrect id="Avrundet rektangel 237" o:spid="_x0000_s1044" style="position:absolute;margin-left:.1pt;margin-top:11.75pt;width:449.45pt;height:4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" fillcolor="#5b9bd5 [3204]" strokecolor="#1f4d78 [1604]" strokeweight="1pt">
            <v:stroke joinstyle="miter"/>
            <v:path arrowok="t"/>
            <v:textbox>
              <w:txbxContent>
                <w:p w:rsidR="005D1537" w:rsidRPr="00E22561" w:rsidRDefault="005D1537" w:rsidP="00D65011">
                  <w:pPr>
                    <w:rPr>
                      <w:i/>
                    </w:rPr>
                  </w:pPr>
                  <w:r w:rsidRPr="00E22561">
                    <w:t xml:space="preserve">Dersom Kunden godkjenner at personopplysninger behandles av Leverandørens underleverandør(er), skal navnene på underleverandør(er) fremkomme her. </w:t>
                  </w:r>
                </w:p>
                <w:p w:rsidR="005D1537" w:rsidRDefault="005D1537" w:rsidP="00D65011">
                  <w:pPr>
                    <w:jc w:val="center"/>
                  </w:pPr>
                </w:p>
              </w:txbxContent>
            </v:textbox>
          </v:roundrect>
        </w:pict>
      </w:r>
    </w:p>
    <w:p w:rsidR="007C57D5" w:rsidRDefault="007C57D5" w:rsidP="00774E71">
      <w:pPr>
        <w:pStyle w:val="Overskrift2"/>
      </w:pPr>
    </w:p>
    <w:p w:rsidR="00774E71" w:rsidRDefault="00774E71" w:rsidP="00774E71">
      <w:pPr>
        <w:pStyle w:val="Overskrift2"/>
      </w:pPr>
      <w:r w:rsidRPr="00E22561">
        <w:t xml:space="preserve">Avtalens punkt 11.2. Lønns- og arbeidsvilkår </w:t>
      </w:r>
    </w:p>
    <w:p w:rsidR="004F642F" w:rsidRPr="005F2A80" w:rsidRDefault="004F642F" w:rsidP="004F642F">
      <w:r>
        <w:t>[Eventuell tekst]</w:t>
      </w:r>
    </w:p>
    <w:p w:rsidR="004F642F" w:rsidRPr="004F642F" w:rsidRDefault="004F642F" w:rsidP="004F642F"/>
    <w:p w:rsidR="00D65011" w:rsidRDefault="00F71FFD" w:rsidP="00D65011">
      <w:r>
        <w:rPr>
          <w:noProof/>
        </w:rPr>
        <w:pict>
          <v:roundrect id="Avrundet rektangel 240" o:spid="_x0000_s1043" style="position:absolute;margin-left:-.1pt;margin-top:5.2pt;width:450pt;height:7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" fillcolor="#5b9bd5 [3204]" strokecolor="#1f4d78 [1604]" strokeweight="1pt">
            <v:stroke joinstyle="miter"/>
            <v:path arrowok="t"/>
            <v:textbox>
              <w:txbxContent>
                <w:p w:rsidR="005D1537" w:rsidRPr="00E22561" w:rsidRDefault="005D1537" w:rsidP="00423DB5">
                  <w:r>
                    <w:t>Dersom det foreligger allmenngjort tariffavtale eller landsomfattende tariffavtale for den aktuelle bransje kontrakten gjelder skal d</w:t>
                  </w:r>
                  <w:r w:rsidRPr="00E22561">
                    <w:t xml:space="preserve">okumentasjon av Leverandørens oppfyllelse av forpliktelser som nevnt i avtalens punkt 11.2 (Lønns- og arbeidsvilkår) fremkomme her. </w:t>
                  </w:r>
                </w:p>
                <w:p w:rsidR="005D1537" w:rsidRDefault="005D1537" w:rsidP="00423DB5">
                  <w:pPr>
                    <w:jc w:val="center"/>
                  </w:pPr>
                </w:p>
              </w:txbxContent>
            </v:textbox>
          </v:roundrect>
        </w:pict>
      </w:r>
    </w:p>
    <w:p w:rsidR="00D65011" w:rsidRDefault="00D65011" w:rsidP="00D65011"/>
    <w:p w:rsidR="00D65011" w:rsidRDefault="00D65011" w:rsidP="00D65011"/>
    <w:p w:rsidR="00D65011" w:rsidRPr="00D65011" w:rsidRDefault="00D65011" w:rsidP="00D65011"/>
    <w:p w:rsidR="00774E71" w:rsidRPr="00E22561" w:rsidRDefault="00774E71" w:rsidP="00774E71"/>
    <w:p w:rsidR="00D65011" w:rsidRDefault="00F71FFD" w:rsidP="00774E71">
      <w:pPr>
        <w:pStyle w:val="Overskrift2"/>
      </w:pPr>
      <w:r>
        <w:rPr>
          <w:noProof/>
        </w:rPr>
        <w:lastRenderedPageBreak/>
        <w:pict>
          <v:roundrect id="Avrundet rektangel 241" o:spid="_x0000_s1042" style="position:absolute;margin-left:-1.85pt;margin-top:7.15pt;width:451.5pt;height:9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" fillcolor="#5b9bd5 [3204]" strokecolor="#1f4d78 [1604]" strokeweight="1pt">
            <v:stroke joinstyle="miter"/>
            <v:path arrowok="t"/>
            <v:textbox>
              <w:txbxContent>
                <w:p w:rsidR="005D1537" w:rsidRPr="00BB3367" w:rsidRDefault="005D1537" w:rsidP="00D65011">
                  <w:r w:rsidRPr="00BB3367">
                    <w:t xml:space="preserve">Dokumentasjonen kan bestå av en egenerklæring eller en tredjepartserklæring om at det er samsvar mellom aktuell tariffavtale og faktiske lønns- og arbeidsvilkår for oppfyllelse av Leverandørens og eventuelle underleverandørers forpliktelser.  </w:t>
                  </w:r>
                </w:p>
                <w:p w:rsidR="005D1537" w:rsidRPr="00E22561" w:rsidRDefault="005D1537" w:rsidP="00D65011"/>
                <w:p w:rsidR="005D1537" w:rsidRPr="00E22561" w:rsidRDefault="005D1537" w:rsidP="00D65011">
                  <w:r w:rsidRPr="00E22561">
                    <w:t xml:space="preserve">Dersom Kunden ønsker å angi nærmere presiseringer om gjennomføring av avtalens punkt </w:t>
                  </w:r>
                  <w:r>
                    <w:t>11</w:t>
                  </w:r>
                  <w:r w:rsidRPr="00E22561">
                    <w:t>.</w:t>
                  </w:r>
                  <w:r>
                    <w:t>2</w:t>
                  </w:r>
                  <w:r w:rsidRPr="00E22561">
                    <w:t>, skal dette fremkomme av bilag 5.</w:t>
                  </w:r>
                </w:p>
                <w:p w:rsidR="005D1537" w:rsidRDefault="005D1537" w:rsidP="00D65011">
                  <w:pPr>
                    <w:jc w:val="center"/>
                  </w:pPr>
                </w:p>
              </w:txbxContent>
            </v:textbox>
          </v:roundrect>
        </w:pict>
      </w:r>
    </w:p>
    <w:p w:rsidR="00D65011" w:rsidRDefault="00D65011" w:rsidP="00774E71">
      <w:pPr>
        <w:pStyle w:val="Overskrift2"/>
      </w:pPr>
    </w:p>
    <w:p w:rsidR="00D65011" w:rsidRDefault="00D65011" w:rsidP="00774E71">
      <w:pPr>
        <w:pStyle w:val="Overskrift2"/>
      </w:pPr>
    </w:p>
    <w:p w:rsidR="00D65011" w:rsidRDefault="00D65011" w:rsidP="00774E71">
      <w:pPr>
        <w:pStyle w:val="Overskrift2"/>
      </w:pPr>
    </w:p>
    <w:p w:rsidR="00774E71" w:rsidRDefault="00774E71" w:rsidP="00774E71">
      <w:pPr>
        <w:pStyle w:val="Overskrift2"/>
      </w:pPr>
      <w:r w:rsidRPr="00E22561">
        <w:t>Avtalens punkt 11.4 Skriftlighet</w:t>
      </w:r>
    </w:p>
    <w:p w:rsidR="004F642F" w:rsidRPr="004F642F" w:rsidRDefault="004F642F" w:rsidP="004F642F">
      <w:r>
        <w:t>[Eventuell tekst]</w:t>
      </w:r>
    </w:p>
    <w:p w:rsidR="00774E71" w:rsidRPr="00E22561" w:rsidRDefault="00F71FFD" w:rsidP="0019224C">
      <w:pPr>
        <w:rPr>
          <w:rFonts w:ascii="Cambria" w:hAnsi="Cambria"/>
          <w:b/>
          <w:bCs/>
          <w:sz w:val="26"/>
          <w:szCs w:val="26"/>
        </w:rPr>
      </w:pPr>
      <w:r>
        <w:rPr>
          <w:noProof/>
        </w:rPr>
        <w:pict>
          <v:roundrect id="Avrundet rektangel 242" o:spid="_x0000_s1041" style="position:absolute;margin-left:-1.85pt;margin-top:7.2pt;width:451.5pt;height:54.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" fillcolor="#5b9bd5 [3204]" strokecolor="#1f4d78 [1604]" strokeweight="1pt">
            <v:stroke joinstyle="miter"/>
            <v:path arrowok="t"/>
            <v:textbox>
              <w:txbxContent>
                <w:p w:rsidR="005D1537" w:rsidRPr="00E22561" w:rsidRDefault="005D1537" w:rsidP="00D65011">
                  <w:r w:rsidRPr="00E22561">
                    <w:t>Dersom Kunden ønsker at varsler, krav eller andre meddelelser knyttet til denne avtalen skal gis på en annen måte enn til den elektroniske adressen som er oppgitt på avtalens forside, skal dette fremkomme her.</w:t>
                  </w:r>
                </w:p>
                <w:p w:rsidR="005D1537" w:rsidRDefault="005D1537" w:rsidP="00D65011">
                  <w:pPr>
                    <w:jc w:val="center"/>
                  </w:pPr>
                </w:p>
              </w:txbxContent>
            </v:textbox>
          </v:roundrect>
        </w:pict>
      </w:r>
    </w:p>
    <w:p w:rsidR="001D2C15" w:rsidRPr="00E22561" w:rsidRDefault="001D2C15" w:rsidP="009F2C6D">
      <w:pPr>
        <w:rPr>
          <w:rFonts w:ascii="Cambria" w:hAnsi="Cambria"/>
          <w:bCs/>
          <w:sz w:val="26"/>
          <w:szCs w:val="26"/>
        </w:rPr>
      </w:pPr>
    </w:p>
    <w:p w:rsidR="0025266B" w:rsidRPr="00E22561" w:rsidRDefault="0025266B" w:rsidP="006C12B9"/>
    <w:p w:rsidR="002D2E20" w:rsidRPr="00E22561" w:rsidRDefault="002D2E20" w:rsidP="006C12B9"/>
    <w:p w:rsidR="00F205BB" w:rsidRPr="00E22561" w:rsidRDefault="00F205BB">
      <w:pPr>
        <w:rPr>
          <w:rFonts w:cs="Arial"/>
          <w:color w:val="FF0000"/>
        </w:rPr>
      </w:pPr>
    </w:p>
    <w:p w:rsidR="00E70F0C" w:rsidRPr="00E22561" w:rsidRDefault="00E70F0C">
      <w:pPr>
        <w:rPr>
          <w:color w:val="FF0000"/>
        </w:rPr>
      </w:pPr>
    </w:p>
    <w:p w:rsidR="007053CC" w:rsidRDefault="007053CC" w:rsidP="00507DDD">
      <w:pPr>
        <w:pStyle w:val="Overskrift1"/>
        <w:rPr>
          <w:color w:val="FF0000"/>
        </w:rPr>
        <w:sectPr w:rsidR="007053CC" w:rsidSect="009D1FDD">
          <w:headerReference w:type="default" r:id="rId20"/>
          <w:pgSz w:w="11906" w:h="16838"/>
          <w:pgMar w:top="1417" w:right="1417" w:bottom="1417" w:left="1417" w:header="708" w:footer="708" w:gutter="0"/>
          <w:cols w:space="708"/>
          <w:docGrid w:linePitch="360"/>
        </w:sectPr>
      </w:pPr>
    </w:p>
    <w:p w:rsidR="00EE6CD2" w:rsidRPr="00E22561" w:rsidRDefault="00EE6CD2" w:rsidP="00507DDD">
      <w:pPr>
        <w:pStyle w:val="Overskrift1"/>
      </w:pPr>
      <w:bookmarkStart w:id="11" w:name="_Toc507588412"/>
      <w:r w:rsidRPr="00E22561">
        <w:lastRenderedPageBreak/>
        <w:t>Bilag 6</w:t>
      </w:r>
      <w:r w:rsidR="00FD1B1A" w:rsidRPr="00E22561">
        <w:t>:</w:t>
      </w:r>
      <w:r w:rsidRPr="00E22561">
        <w:t xml:space="preserve"> </w:t>
      </w:r>
      <w:r w:rsidR="009F2C6D" w:rsidRPr="00E22561">
        <w:t>Samlet pris og prisbestemmelser</w:t>
      </w:r>
      <w:bookmarkEnd w:id="11"/>
    </w:p>
    <w:p w:rsidR="00F50D66" w:rsidRPr="00E22561" w:rsidRDefault="00F71FFD">
      <w:pPr>
        <w:rPr>
          <w:rFonts w:cs="Arial"/>
          <w:i/>
          <w:color w:val="FF0000"/>
          <w:sz w:val="20"/>
          <w:szCs w:val="20"/>
        </w:rPr>
      </w:pPr>
      <w:r>
        <w:rPr>
          <w:noProof/>
        </w:rPr>
        <w:pict>
          <v:roundrect id="Avrundet rektangel 243" o:spid="_x0000_s1040" style="position:absolute;margin-left:1.75pt;margin-top:9.6pt;width:444.75pt;height:361.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" fillcolor="#5b9bd5 [3204]" strokecolor="#1f4d78 [1604]" strokeweight="1pt">
            <v:stroke joinstyle="miter"/>
            <v:path arrowok="t"/>
            <v:textbox>
              <w:txbxContent>
                <w:p w:rsidR="005D1537" w:rsidRPr="007627B8" w:rsidRDefault="005D1537" w:rsidP="00D65011">
                  <w:pPr>
                    <w:rPr>
                      <w:szCs w:val="22"/>
                    </w:rPr>
                  </w:pPr>
                  <w:r w:rsidRPr="007627B8">
                    <w:rPr>
                      <w:szCs w:val="22"/>
                    </w:rPr>
                    <w:t xml:space="preserve">Alle priser og nærmere betingelser for det vederlaget Kunden skal betale for Leverandørens ytelser skal fremgå her i bilag 6. </w:t>
                  </w:r>
                </w:p>
                <w:p w:rsidR="005D1537" w:rsidRPr="007627B8" w:rsidRDefault="005D1537" w:rsidP="00D65011">
                  <w:pPr>
                    <w:rPr>
                      <w:color w:val="FF0000"/>
                      <w:szCs w:val="22"/>
                    </w:rPr>
                  </w:pPr>
                </w:p>
                <w:p w:rsidR="005D1537" w:rsidRPr="007627B8" w:rsidRDefault="005D1537" w:rsidP="00D65011">
                  <w:pPr>
                    <w:rPr>
                      <w:szCs w:val="22"/>
                    </w:rPr>
                  </w:pPr>
                  <w:r w:rsidRPr="007627B8">
                    <w:rPr>
                      <w:szCs w:val="22"/>
                    </w:rPr>
                    <w:t>Kunden må tenke gjennom hvilke prisformat (priser for ulike elementer av tjenesten, applikasjoner,</w:t>
                  </w:r>
                  <w:r>
                    <w:rPr>
                      <w:szCs w:val="22"/>
                    </w:rPr>
                    <w:t xml:space="preserve"> moduler,</w:t>
                  </w:r>
                  <w:r w:rsidRPr="007627B8">
                    <w:rPr>
                      <w:szCs w:val="22"/>
                    </w:rPr>
                    <w:t xml:space="preserve"> pris per GB/måned for datalagring eller båndbredde, pris per utført tjeneste (uttak av statistikk etc.) det vil være mest aktuelt å etterspørre. </w:t>
                  </w:r>
                </w:p>
                <w:p w:rsidR="005D1537" w:rsidRPr="007627B8" w:rsidRDefault="005D1537" w:rsidP="00D65011">
                  <w:pPr>
                    <w:rPr>
                      <w:szCs w:val="22"/>
                    </w:rPr>
                  </w:pPr>
                </w:p>
                <w:p w:rsidR="005D1537" w:rsidRPr="007627B8" w:rsidRDefault="005D1537" w:rsidP="00D65011">
                  <w:pPr>
                    <w:rPr>
                      <w:szCs w:val="22"/>
                    </w:rPr>
                  </w:pPr>
                  <w:r w:rsidRPr="007627B8">
                    <w:rPr>
                      <w:szCs w:val="22"/>
                    </w:rPr>
                    <w:t xml:space="preserve">Skalerbarhet i uttak og tilknyttet betaling er et kjennetegn ved denne type tjenesteleveranser som er viktig å speile i prisbestemmelsene. </w:t>
                  </w:r>
                </w:p>
                <w:p w:rsidR="005D1537" w:rsidRPr="007627B8" w:rsidRDefault="005D1537" w:rsidP="00D65011">
                  <w:pPr>
                    <w:rPr>
                      <w:szCs w:val="22"/>
                    </w:rPr>
                  </w:pPr>
                </w:p>
                <w:p w:rsidR="005D1537" w:rsidRPr="007627B8" w:rsidRDefault="005D1537" w:rsidP="00D65011">
                  <w:pPr>
                    <w:rPr>
                      <w:szCs w:val="22"/>
                    </w:rPr>
                  </w:pPr>
                  <w:r w:rsidRPr="007627B8">
                    <w:rPr>
                      <w:szCs w:val="22"/>
                    </w:rPr>
                    <w:t>Kunden må også angi eventuelle forutsetninger som stilles for vederlaget her, for eksempel med hensyn til antall samtidige brukere.</w:t>
                  </w:r>
                </w:p>
                <w:p w:rsidR="005D1537" w:rsidRPr="007627B8" w:rsidRDefault="005D1537" w:rsidP="00D65011">
                  <w:pPr>
                    <w:rPr>
                      <w:szCs w:val="22"/>
                    </w:rPr>
                  </w:pPr>
                </w:p>
                <w:p w:rsidR="005D1537" w:rsidRPr="007627B8" w:rsidRDefault="005D1537" w:rsidP="00D65011">
                  <w:pPr>
                    <w:rPr>
                      <w:szCs w:val="22"/>
                    </w:rPr>
                  </w:pPr>
                  <w:r w:rsidRPr="007627B8">
                    <w:rPr>
                      <w:szCs w:val="22"/>
                    </w:rPr>
                    <w:t xml:space="preserve">Kunden må sørge for at prisene Leverandøren gir, oppgis i sammenliknbare formater. Dersom Kunden ønsker at Leverandøren skal kunne levere sine standard priser, må Kunden sørge for at det ikke etterspørres priser i andre prisformater enn det som er vanlig i bransjen. </w:t>
                  </w:r>
                </w:p>
                <w:p w:rsidR="005D1537" w:rsidRPr="007627B8" w:rsidRDefault="005D1537" w:rsidP="00D65011">
                  <w:pPr>
                    <w:rPr>
                      <w:szCs w:val="22"/>
                    </w:rPr>
                  </w:pPr>
                </w:p>
                <w:p w:rsidR="005D1537" w:rsidRPr="007627B8" w:rsidRDefault="005D1537" w:rsidP="00D65011">
                  <w:pPr>
                    <w:rPr>
                      <w:szCs w:val="22"/>
                    </w:rPr>
                  </w:pPr>
                  <w:r w:rsidRPr="007627B8">
                    <w:rPr>
                      <w:szCs w:val="22"/>
                    </w:rPr>
                    <w:t>Dersom Leverandøren oppgir avvikende prisoppsett eller betalingsvilkår, vil dette kunne føre til at tilbudet må avvises.</w:t>
                  </w:r>
                </w:p>
                <w:p w:rsidR="005D1537" w:rsidRPr="007627B8" w:rsidRDefault="005D1537" w:rsidP="00D65011">
                  <w:pPr>
                    <w:rPr>
                      <w:szCs w:val="22"/>
                    </w:rPr>
                  </w:pPr>
                </w:p>
                <w:p w:rsidR="005D1537" w:rsidRPr="00BC6154" w:rsidRDefault="005D1537" w:rsidP="00D65011">
                  <w:pPr>
                    <w:rPr>
                      <w:i/>
                      <w:szCs w:val="22"/>
                    </w:rPr>
                  </w:pPr>
                  <w:r w:rsidRPr="007627B8">
                    <w:rPr>
                      <w:szCs w:val="22"/>
                    </w:rPr>
                    <w:t xml:space="preserve">Der Kunden ønsker at Leverandørene skal kunne inngi tilbud basert på egne standardprisformater, bør det utarbeides et tilleggsskjema der man for evalueringsformål forsøker å simulere/visualisere en årspris/månedspris for et sannsynlig uttak av tjenester. </w:t>
                  </w:r>
                </w:p>
                <w:p w:rsidR="005D1537" w:rsidRPr="00BC6154" w:rsidRDefault="005D1537" w:rsidP="00D65011">
                  <w:pPr>
                    <w:jc w:val="center"/>
                    <w:rPr>
                      <w:szCs w:val="22"/>
                    </w:rPr>
                  </w:pPr>
                </w:p>
              </w:txbxContent>
            </v:textbox>
          </v:roundrect>
        </w:pict>
      </w:r>
    </w:p>
    <w:p w:rsidR="00D65011" w:rsidRDefault="00D65011" w:rsidP="00383BD3">
      <w:pPr>
        <w:pStyle w:val="Overskrift2"/>
      </w:pPr>
    </w:p>
    <w:p w:rsidR="00D65011" w:rsidRDefault="00D65011" w:rsidP="00383BD3">
      <w:pPr>
        <w:pStyle w:val="Overskrift2"/>
      </w:pPr>
    </w:p>
    <w:p w:rsidR="00D65011" w:rsidRDefault="00D65011" w:rsidP="00383BD3">
      <w:pPr>
        <w:pStyle w:val="Overskrift2"/>
      </w:pPr>
    </w:p>
    <w:p w:rsidR="00D65011" w:rsidRDefault="00D65011" w:rsidP="00383BD3">
      <w:pPr>
        <w:pStyle w:val="Overskrift2"/>
      </w:pPr>
    </w:p>
    <w:p w:rsidR="00D65011" w:rsidRDefault="00D65011" w:rsidP="00383BD3">
      <w:pPr>
        <w:pStyle w:val="Overskrift2"/>
      </w:pPr>
    </w:p>
    <w:p w:rsidR="00D65011" w:rsidRDefault="00D65011" w:rsidP="00383BD3">
      <w:pPr>
        <w:pStyle w:val="Overskrift2"/>
      </w:pPr>
    </w:p>
    <w:p w:rsidR="00D65011" w:rsidRDefault="00D65011" w:rsidP="00383BD3">
      <w:pPr>
        <w:pStyle w:val="Overskrift2"/>
      </w:pPr>
    </w:p>
    <w:p w:rsidR="00D65011" w:rsidRDefault="00D65011" w:rsidP="00383BD3">
      <w:pPr>
        <w:pStyle w:val="Overskrift2"/>
      </w:pPr>
    </w:p>
    <w:p w:rsidR="00D65011" w:rsidRDefault="00D65011" w:rsidP="00383BD3">
      <w:pPr>
        <w:pStyle w:val="Overskrift2"/>
      </w:pPr>
    </w:p>
    <w:p w:rsidR="00D65011" w:rsidRDefault="00D65011" w:rsidP="00383BD3">
      <w:pPr>
        <w:pStyle w:val="Overskrift2"/>
      </w:pPr>
    </w:p>
    <w:p w:rsidR="00D65011" w:rsidRDefault="00D65011" w:rsidP="00383BD3">
      <w:pPr>
        <w:pStyle w:val="Overskrift2"/>
      </w:pPr>
    </w:p>
    <w:p w:rsidR="00D65011" w:rsidRDefault="00D65011" w:rsidP="00383BD3">
      <w:pPr>
        <w:pStyle w:val="Overskrift2"/>
      </w:pPr>
    </w:p>
    <w:p w:rsidR="00423DB5" w:rsidRDefault="00423DB5" w:rsidP="00383BD3">
      <w:pPr>
        <w:pStyle w:val="Overskrift2"/>
      </w:pPr>
    </w:p>
    <w:p w:rsidR="00383BD3" w:rsidRDefault="00383BD3" w:rsidP="00383BD3">
      <w:pPr>
        <w:pStyle w:val="Overskrift2"/>
      </w:pPr>
      <w:r w:rsidRPr="00E22561">
        <w:t xml:space="preserve">Avtalens punkt </w:t>
      </w:r>
      <w:r w:rsidR="00D10514" w:rsidRPr="00E22561">
        <w:t>3.4.</w:t>
      </w:r>
      <w:r w:rsidRPr="00E22561">
        <w:t xml:space="preserve"> Dokumentasjon og opplæring</w:t>
      </w:r>
    </w:p>
    <w:p w:rsidR="004F642F" w:rsidRPr="004F642F" w:rsidRDefault="004F642F" w:rsidP="004F642F">
      <w:r>
        <w:t>[Eventuell tekst]</w:t>
      </w:r>
    </w:p>
    <w:p w:rsidR="00D65011" w:rsidRDefault="00F71FFD" w:rsidP="00D22F8A">
      <w:pPr>
        <w:pStyle w:val="Overskrift2"/>
      </w:pPr>
      <w:r>
        <w:rPr>
          <w:noProof/>
        </w:rPr>
        <w:pict>
          <v:roundrect id="Avrundet rektangel 244" o:spid="_x0000_s1039" style="position:absolute;margin-left:1.9pt;margin-top:18.1pt;width:444.75pt;height:4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" fillcolor="#5b9bd5 [3204]" strokecolor="#1f4d78 [1604]" strokeweight="1pt">
            <v:stroke joinstyle="miter"/>
            <v:path arrowok="t"/>
            <v:textbox>
              <w:txbxContent>
                <w:p w:rsidR="005D1537" w:rsidRPr="00E22561" w:rsidRDefault="005D1537" w:rsidP="00D65011">
                  <w:r w:rsidRPr="00E22561">
                    <w:t xml:space="preserve">Dersom opplæring er en del av leveransen i henhold til bilag 1, skal Leverandøren angi sitt vederlag for opplæringen her. </w:t>
                  </w:r>
                </w:p>
                <w:p w:rsidR="005D1537" w:rsidRPr="00E22561" w:rsidRDefault="005D1537" w:rsidP="00D65011"/>
                <w:p w:rsidR="005D1537" w:rsidRDefault="005D1537" w:rsidP="00D65011">
                  <w:pPr>
                    <w:rPr>
                      <w:i/>
                    </w:rPr>
                  </w:pPr>
                  <w:r w:rsidRPr="00E22561">
                    <w:rPr>
                      <w:i/>
                    </w:rPr>
                    <w:t>Kunden bør oppgi hvordan leverandøren skal angi sitt vederlag, eksempelvis timepris, fast pris for kurs etc.</w:t>
                  </w:r>
                </w:p>
                <w:p w:rsidR="005D1537" w:rsidRDefault="005D1537" w:rsidP="00D65011">
                  <w:pPr>
                    <w:jc w:val="center"/>
                  </w:pPr>
                </w:p>
              </w:txbxContent>
            </v:textbox>
          </v:roundrect>
        </w:pict>
      </w:r>
    </w:p>
    <w:p w:rsidR="007C57D5" w:rsidRDefault="007C57D5" w:rsidP="00D22F8A">
      <w:pPr>
        <w:pStyle w:val="Overskrift2"/>
      </w:pPr>
    </w:p>
    <w:p w:rsidR="004F642F" w:rsidRDefault="00D22F8A" w:rsidP="00D22F8A">
      <w:pPr>
        <w:pStyle w:val="Overskrift2"/>
      </w:pPr>
      <w:r>
        <w:t>Avtalens punkt 3.5 Oppgradering av tjenesten etter Leveringsdag</w:t>
      </w:r>
    </w:p>
    <w:p w:rsidR="00D22F8A" w:rsidRPr="00CE64F9" w:rsidRDefault="004F642F" w:rsidP="004F642F">
      <w:r>
        <w:t>[Eventuell tekst]</w:t>
      </w:r>
      <w:r w:rsidR="00D22F8A">
        <w:t xml:space="preserve"> </w:t>
      </w:r>
    </w:p>
    <w:p w:rsidR="00A868FC" w:rsidRDefault="00F71FFD" w:rsidP="00D22F8A">
      <w:r>
        <w:rPr>
          <w:noProof/>
        </w:rPr>
        <w:pict>
          <v:roundrect id="Avrundet rektangel 245" o:spid="_x0000_s1038" style="position:absolute;margin-left:1.9pt;margin-top:9.85pt;width:450pt;height:39.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" fillcolor="#5b9bd5 [3204]" strokecolor="#1f4d78 [1604]" strokeweight="1pt">
            <v:stroke joinstyle="miter"/>
            <v:path arrowok="t"/>
            <v:textbox>
              <w:txbxContent>
                <w:p w:rsidR="005D1537" w:rsidRDefault="005D1537" w:rsidP="00D65011">
                  <w:r>
                    <w:t>Dersom standardoppgraderinger av tjenesten ikke skal inngå i vederlaget for tjenesten, skal Kunden angi dette her.</w:t>
                  </w:r>
                </w:p>
                <w:p w:rsidR="005D1537" w:rsidRDefault="005D1537" w:rsidP="00D65011">
                  <w:pPr>
                    <w:jc w:val="center"/>
                  </w:pPr>
                </w:p>
              </w:txbxContent>
            </v:textbox>
          </v:roundrect>
        </w:pict>
      </w:r>
    </w:p>
    <w:p w:rsidR="00D65011" w:rsidRDefault="00D65011" w:rsidP="00D22F8A"/>
    <w:p w:rsidR="00D65011" w:rsidRDefault="00D65011" w:rsidP="00934D2C">
      <w:pPr>
        <w:pStyle w:val="Overskrift2"/>
      </w:pPr>
      <w:bookmarkStart w:id="12" w:name="_Toc506548787"/>
      <w:bookmarkStart w:id="13" w:name="_Hlk506461221"/>
    </w:p>
    <w:p w:rsidR="00934D2C" w:rsidRDefault="00934D2C" w:rsidP="00934D2C">
      <w:pPr>
        <w:pStyle w:val="Overskrift2"/>
      </w:pPr>
      <w:r>
        <w:t>Avtalens punkt 3.6 Ytterligere utvikling etter Leveringsdag</w:t>
      </w:r>
      <w:bookmarkEnd w:id="12"/>
    </w:p>
    <w:p w:rsidR="004F642F" w:rsidRPr="004F642F" w:rsidRDefault="004F642F" w:rsidP="004F642F">
      <w:r>
        <w:t>[Eventuell tekst]</w:t>
      </w:r>
    </w:p>
    <w:bookmarkEnd w:id="13"/>
    <w:p w:rsidR="00383BD3" w:rsidRDefault="00F71FFD" w:rsidP="00383BD3">
      <w:r>
        <w:rPr>
          <w:noProof/>
        </w:rPr>
        <w:pict>
          <v:roundrect id="Avrundet rektangel 247" o:spid="_x0000_s1037" style="position:absolute;margin-left:1.75pt;margin-top:7.35pt;width:444.75pt;height:78.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" fillcolor="#5b9bd5 [3204]" strokecolor="#1f4d78 [1604]" strokeweight="1pt">
            <v:stroke joinstyle="miter"/>
            <v:path arrowok="t"/>
            <v:textbox>
              <w:txbxContent>
                <w:p w:rsidR="005D1537" w:rsidRDefault="005D1537" w:rsidP="00D65011">
                  <w:r>
                    <w:t>Dersom videreutvikling av Leverandørens tjenester ikke skal betales etter medgått tid, skal Kunden angi hvorledes vederlaget skal angis her (med mindre Kunden ønsker at det benyttes egen avtale for slik utvikling).</w:t>
                  </w:r>
                </w:p>
                <w:p w:rsidR="005D1537" w:rsidRDefault="005D1537" w:rsidP="00D65011"/>
                <w:p w:rsidR="005D1537" w:rsidRPr="00946675" w:rsidRDefault="005D1537" w:rsidP="00D65011">
                  <w:r>
                    <w:t>Med mindre annen vederlagsmodell er angitt av Kunden i bilagets punkt 3.6, skal Leverandøren angi sine timesatser for videreutvikling her.</w:t>
                  </w:r>
                </w:p>
                <w:p w:rsidR="005D1537" w:rsidRDefault="005D1537" w:rsidP="00D65011">
                  <w:pPr>
                    <w:jc w:val="center"/>
                  </w:pPr>
                </w:p>
              </w:txbxContent>
            </v:textbox>
          </v:roundrect>
        </w:pict>
      </w:r>
    </w:p>
    <w:p w:rsidR="00D65011" w:rsidRDefault="00D65011" w:rsidP="00383BD3"/>
    <w:p w:rsidR="00D65011" w:rsidRDefault="00D65011" w:rsidP="00383BD3"/>
    <w:p w:rsidR="00D65011" w:rsidRDefault="00D65011" w:rsidP="00383BD3"/>
    <w:p w:rsidR="008E410E" w:rsidRDefault="008E410E" w:rsidP="00BC6154">
      <w:pPr>
        <w:pStyle w:val="Overskrift2"/>
      </w:pPr>
      <w:r w:rsidRPr="00E22561">
        <w:lastRenderedPageBreak/>
        <w:t>Avtalens punkt 4.1 Vederlag</w:t>
      </w:r>
    </w:p>
    <w:p w:rsidR="004F642F" w:rsidRPr="004F642F" w:rsidRDefault="004F642F" w:rsidP="004F642F">
      <w:r>
        <w:t>[Eventuell tekst]</w:t>
      </w:r>
    </w:p>
    <w:p w:rsidR="008E410E" w:rsidRDefault="00F71FFD" w:rsidP="008E410E">
      <w:r>
        <w:rPr>
          <w:noProof/>
        </w:rPr>
        <w:pict>
          <v:roundrect id="Avrundet rektangel 249" o:spid="_x0000_s1036" style="position:absolute;margin-left:.4pt;margin-top:11.4pt;width:444.75pt;height:1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" fillcolor="#5b9bd5 [3204]" strokecolor="#1f4d78 [1604]" strokeweight="1pt">
            <v:stroke joinstyle="miter"/>
            <v:path arrowok="t"/>
            <v:textbox>
              <w:txbxContent>
                <w:p w:rsidR="005D1537" w:rsidRPr="00E22561" w:rsidRDefault="005D1537" w:rsidP="00D65011">
                  <w:r w:rsidRPr="00E22561">
                    <w:t>Dersom priser ikke skal oppgis eksklusive merverdiavgift, men inkludert toll og eventuelt andre avgifter, skal Kunden spesifisere alternativt prisoppsett her.</w:t>
                  </w:r>
                </w:p>
                <w:p w:rsidR="005D1537" w:rsidRPr="00E22561" w:rsidRDefault="005D1537" w:rsidP="00D65011"/>
                <w:p w:rsidR="005D1537" w:rsidRDefault="005D1537" w:rsidP="00D65011">
                  <w:r w:rsidRPr="00E22561">
                    <w:t xml:space="preserve">Dersom </w:t>
                  </w:r>
                  <w:r>
                    <w:t xml:space="preserve">Kunden åpner for at priser kan oppgis i utenlandsk valuta, skal rammene for dette angis her. </w:t>
                  </w:r>
                </w:p>
                <w:p w:rsidR="005D1537" w:rsidRDefault="005D1537" w:rsidP="00D65011"/>
                <w:p w:rsidR="005D1537" w:rsidRDefault="005D1537" w:rsidP="00D65011">
                  <w:r>
                    <w:t xml:space="preserve">Dersom Leverandøren har nærmere betingelser knyttet til det vederlaget som Kunden skal betale for Leverandørens tjenester, skal Leverandøren angi dette her. </w:t>
                  </w:r>
                </w:p>
                <w:p w:rsidR="005D1537" w:rsidRDefault="005D1537" w:rsidP="00D65011"/>
                <w:p w:rsidR="005D1537" w:rsidRPr="00E22561" w:rsidRDefault="005D1537" w:rsidP="00D65011">
                  <w:r>
                    <w:t xml:space="preserve">Her bør Leverandøren merke seg at </w:t>
                  </w:r>
                  <w:r w:rsidRPr="00E67975">
                    <w:t>avvikende prisoppsett eller betalingsvilkår, vil kunne føre til at tilbudet må avvises.</w:t>
                  </w:r>
                </w:p>
                <w:p w:rsidR="005D1537" w:rsidRDefault="005D1537" w:rsidP="00D65011">
                  <w:pPr>
                    <w:jc w:val="center"/>
                  </w:pPr>
                </w:p>
              </w:txbxContent>
            </v:textbox>
          </v:roundrect>
        </w:pict>
      </w:r>
    </w:p>
    <w:p w:rsidR="00D65011" w:rsidRDefault="00D65011" w:rsidP="008E410E"/>
    <w:p w:rsidR="00D65011" w:rsidRDefault="00D65011" w:rsidP="008E410E"/>
    <w:p w:rsidR="00D65011" w:rsidRDefault="00D65011" w:rsidP="008E410E"/>
    <w:p w:rsidR="00D65011" w:rsidRDefault="00D65011" w:rsidP="008E410E"/>
    <w:p w:rsidR="00D65011" w:rsidRDefault="00D65011" w:rsidP="008E410E"/>
    <w:p w:rsidR="00D65011" w:rsidRDefault="00D65011" w:rsidP="008E410E"/>
    <w:p w:rsidR="00D65011" w:rsidRDefault="00D65011" w:rsidP="008E410E"/>
    <w:p w:rsidR="00D65011" w:rsidRDefault="00D65011" w:rsidP="008E410E"/>
    <w:p w:rsidR="00D65011" w:rsidRDefault="00D65011" w:rsidP="008E410E"/>
    <w:p w:rsidR="00D65011" w:rsidRDefault="00D65011" w:rsidP="008E410E"/>
    <w:p w:rsidR="00D65011" w:rsidRDefault="00D65011" w:rsidP="008E410E"/>
    <w:p w:rsidR="00D65011" w:rsidRDefault="00D65011" w:rsidP="008E410E"/>
    <w:p w:rsidR="00D65011" w:rsidRDefault="00D65011" w:rsidP="008E410E"/>
    <w:p w:rsidR="00D65011" w:rsidRDefault="00D65011" w:rsidP="008E410E"/>
    <w:p w:rsidR="008E410E" w:rsidRDefault="008E410E" w:rsidP="00BC6154">
      <w:pPr>
        <w:pStyle w:val="Overskrift2"/>
      </w:pPr>
      <w:r w:rsidRPr="00E22561">
        <w:t>Avtalens punkt 4.2 Faktureringstidspunkt og betalingsbetingelser</w:t>
      </w:r>
    </w:p>
    <w:p w:rsidR="004F642F" w:rsidRPr="004F642F" w:rsidRDefault="004F642F" w:rsidP="004F642F">
      <w:r>
        <w:t>[Eventuell tekst]</w:t>
      </w:r>
    </w:p>
    <w:p w:rsidR="00D65011" w:rsidRDefault="00F71FFD" w:rsidP="005E3E85">
      <w:r>
        <w:rPr>
          <w:noProof/>
        </w:rPr>
        <w:pict>
          <v:roundrect id="Avrundet rektangel 250" o:spid="_x0000_s1035" style="position:absolute;margin-left:.4pt;margin-top:8.95pt;width:441pt;height:7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" fillcolor="#5b9bd5 [3204]" strokecolor="#1f4d78 [1604]" strokeweight="1pt">
            <v:stroke joinstyle="miter"/>
            <v:path arrowok="t"/>
            <v:textbox>
              <w:txbxContent>
                <w:p w:rsidR="005D1537" w:rsidRDefault="005D1537" w:rsidP="00D65011">
                  <w:r>
                    <w:t>Dersom Kunden har tilrettelagt for fakturering i Elektronisk handelsformat, (EHF), skal dette fremkomme her.</w:t>
                  </w:r>
                </w:p>
                <w:p w:rsidR="005D1537" w:rsidRDefault="005D1537" w:rsidP="00D65011"/>
                <w:p w:rsidR="005D1537" w:rsidRPr="00E22561" w:rsidRDefault="005D1537" w:rsidP="00D65011">
                  <w:r w:rsidRPr="00E22561">
                    <w:t xml:space="preserve">Dersom spesielle pris- og/eller betalingsvilkår skal gjelde for denne avtalen, skal Kunden oppgi dette her. </w:t>
                  </w:r>
                </w:p>
                <w:p w:rsidR="005D1537" w:rsidRPr="00E22561" w:rsidRDefault="005D1537" w:rsidP="00D65011"/>
                <w:p w:rsidR="005D1537" w:rsidRPr="00E22561" w:rsidRDefault="005D1537" w:rsidP="00D65011">
                  <w:r w:rsidRPr="00E22561">
                    <w:t>Dersom Kunden ønsker å stille øvrige betalingsvilkår samt eventuelle vilkår for bruk av EHF skal dette fremgå her.</w:t>
                  </w:r>
                </w:p>
                <w:p w:rsidR="005D1537" w:rsidRDefault="005D1537" w:rsidP="00D65011">
                  <w:pPr>
                    <w:jc w:val="center"/>
                  </w:pPr>
                </w:p>
              </w:txbxContent>
            </v:textbox>
          </v:roundrect>
        </w:pict>
      </w:r>
    </w:p>
    <w:p w:rsidR="00D65011" w:rsidRDefault="00D65011" w:rsidP="005E3E85"/>
    <w:p w:rsidR="00D65011" w:rsidRDefault="00D65011" w:rsidP="005E3E85"/>
    <w:p w:rsidR="00D65011" w:rsidRDefault="00D65011" w:rsidP="005E3E85"/>
    <w:p w:rsidR="00D65011" w:rsidRDefault="00D65011" w:rsidP="005E3E85"/>
    <w:p w:rsidR="00D65011" w:rsidRDefault="00D65011" w:rsidP="005E3E85"/>
    <w:p w:rsidR="00D65011" w:rsidRDefault="00D65011" w:rsidP="005E3E85"/>
    <w:p w:rsidR="005E3E85" w:rsidRDefault="005E3E85" w:rsidP="00BC6154">
      <w:pPr>
        <w:pStyle w:val="Overskrift2"/>
      </w:pPr>
      <w:r w:rsidRPr="00E22561">
        <w:rPr>
          <w:color w:val="C00000"/>
        </w:rPr>
        <w:br/>
      </w:r>
      <w:r w:rsidRPr="00E22561">
        <w:t>Avtalens punkt 4.5 Prisendringer</w:t>
      </w:r>
    </w:p>
    <w:p w:rsidR="004F642F" w:rsidRPr="005F2A80" w:rsidRDefault="004F642F" w:rsidP="004F642F">
      <w:r>
        <w:t>[Eventuell tekst]</w:t>
      </w:r>
    </w:p>
    <w:p w:rsidR="004F642F" w:rsidRPr="004F642F" w:rsidRDefault="004F642F" w:rsidP="004F642F"/>
    <w:p w:rsidR="00BF7268" w:rsidRDefault="00F71FFD" w:rsidP="005E3E85">
      <w:r>
        <w:rPr>
          <w:noProof/>
        </w:rPr>
        <w:pict>
          <v:roundrect id="Avrundet rektangel 251" o:spid="_x0000_s1034" style="position:absolute;margin-left:.55pt;margin-top:4.7pt;width:444.75pt;height:150.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" fillcolor="#5b9bd5 [3204]" strokecolor="#1f4d78 [1604]" strokeweight="1pt">
            <v:stroke joinstyle="miter"/>
            <v:path arrowok="t"/>
            <v:textbox>
              <w:txbxContent>
                <w:p w:rsidR="005D1537" w:rsidRPr="00E22561" w:rsidRDefault="005D1537" w:rsidP="00D65011">
                  <w:r w:rsidRPr="00E22561">
                    <w:t>Dersom Kunden åpner for andre prisendringstidspunkt eller andre muligheter for prisendringer enn det som fremgår av avtalens punkt 4.5, skal Kunden oppgi dette her.</w:t>
                  </w:r>
                  <w:r>
                    <w:t xml:space="preserve"> Dette gjelder også dersom det skal åpnes for at endringer i priser i tredjepartsleveranser som er en del av tjenesten til Leverandøren skal gi adgang til prisendringer ut mot Kunden.  </w:t>
                  </w:r>
                </w:p>
                <w:p w:rsidR="005D1537" w:rsidRPr="00E22561" w:rsidRDefault="005D1537" w:rsidP="00D65011"/>
                <w:p w:rsidR="005D1537" w:rsidRDefault="005D1537" w:rsidP="00D65011">
                  <w:r>
                    <w:t>Dersom Kunden</w:t>
                  </w:r>
                  <w:r w:rsidRPr="00E22561">
                    <w:t xml:space="preserve"> åpne</w:t>
                  </w:r>
                  <w:r>
                    <w:t>r</w:t>
                  </w:r>
                  <w:r w:rsidRPr="00E22561">
                    <w:t xml:space="preserve"> for endringer i vederlag </w:t>
                  </w:r>
                  <w:r>
                    <w:t>som følge av</w:t>
                  </w:r>
                  <w:r w:rsidRPr="00E22561">
                    <w:t xml:space="preserve"> valutasvingninger</w:t>
                  </w:r>
                  <w:r>
                    <w:t>,</w:t>
                  </w:r>
                  <w:r w:rsidRPr="00E22561">
                    <w:t xml:space="preserve"> bør </w:t>
                  </w:r>
                  <w:r>
                    <w:t xml:space="preserve">Kunden angi rammene for dette her. </w:t>
                  </w:r>
                  <w:r w:rsidRPr="00E22561">
                    <w:t xml:space="preserve"> </w:t>
                  </w:r>
                  <w:r>
                    <w:t>Her bør leverandøren merke seg at valutareguleringsmekanismer utover rammene Kunden har angitt i bilagets punkt 4.5 vil kunne medføre at tilbudet må avvises.</w:t>
                  </w:r>
                </w:p>
                <w:p w:rsidR="005D1537" w:rsidRDefault="005D1537" w:rsidP="00D65011">
                  <w:pPr>
                    <w:jc w:val="center"/>
                  </w:pPr>
                </w:p>
              </w:txbxContent>
            </v:textbox>
          </v:roundrect>
        </w:pict>
      </w:r>
    </w:p>
    <w:p w:rsidR="00D65011" w:rsidRDefault="00D65011" w:rsidP="005E3E85"/>
    <w:p w:rsidR="00D65011" w:rsidRDefault="00D65011" w:rsidP="005E3E85"/>
    <w:p w:rsidR="00D65011" w:rsidRDefault="00D65011" w:rsidP="005E3E85"/>
    <w:p w:rsidR="00D65011" w:rsidRDefault="00D65011" w:rsidP="005E3E85"/>
    <w:p w:rsidR="00D65011" w:rsidRDefault="00D65011" w:rsidP="005E3E85"/>
    <w:p w:rsidR="00D65011" w:rsidRDefault="00D65011" w:rsidP="005E3E85"/>
    <w:p w:rsidR="00D65011" w:rsidRDefault="00D65011" w:rsidP="005E3E85"/>
    <w:p w:rsidR="00D65011" w:rsidRDefault="00D65011" w:rsidP="005E3E85"/>
    <w:p w:rsidR="00D65011" w:rsidRDefault="00D65011" w:rsidP="005E3E85"/>
    <w:p w:rsidR="00D65011" w:rsidRDefault="00D65011" w:rsidP="005E3E85"/>
    <w:p w:rsidR="004F642F" w:rsidRDefault="004F642F" w:rsidP="00BC6154">
      <w:pPr>
        <w:pStyle w:val="Overskrift2"/>
      </w:pPr>
    </w:p>
    <w:p w:rsidR="004F642F" w:rsidRDefault="004F642F" w:rsidP="00BC6154">
      <w:pPr>
        <w:pStyle w:val="Overskrift2"/>
      </w:pPr>
    </w:p>
    <w:p w:rsidR="004F642F" w:rsidRDefault="004F642F" w:rsidP="004F642F"/>
    <w:p w:rsidR="004F642F" w:rsidRPr="004F642F" w:rsidRDefault="004F642F" w:rsidP="004F642F"/>
    <w:p w:rsidR="004F642F" w:rsidRDefault="004F642F" w:rsidP="00BC6154">
      <w:pPr>
        <w:pStyle w:val="Overskrift2"/>
      </w:pPr>
    </w:p>
    <w:p w:rsidR="004F642F" w:rsidRDefault="008F642B" w:rsidP="00BC6154">
      <w:pPr>
        <w:pStyle w:val="Overskrift2"/>
      </w:pPr>
      <w:r w:rsidRPr="008F642B">
        <w:t>Avtalens punkt 5.2 Avbestilling</w:t>
      </w:r>
    </w:p>
    <w:p w:rsidR="004F642F" w:rsidRPr="005F2A80" w:rsidRDefault="004F642F" w:rsidP="004F642F">
      <w:r>
        <w:t>[Eventuell tekst]</w:t>
      </w:r>
    </w:p>
    <w:p w:rsidR="00BE1B10" w:rsidRDefault="00F71FFD" w:rsidP="00BC6154">
      <w:pPr>
        <w:pStyle w:val="Overskrift2"/>
      </w:pPr>
      <w:r>
        <w:rPr>
          <w:noProof/>
        </w:rPr>
        <w:pict>
          <v:roundrect id="Avrundet rektangel 252" o:spid="_x0000_s1033" style="position:absolute;margin-left:.55pt;margin-top:18.7pt;width:441pt;height:42.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" fillcolor="#5b9bd5 [3204]" strokecolor="#1f4d78 [1604]" strokeweight="1pt">
            <v:stroke joinstyle="miter"/>
            <v:path arrowok="t"/>
            <v:textbox>
              <w:txbxContent>
                <w:p w:rsidR="005D1537" w:rsidRPr="00BF7268" w:rsidRDefault="005D1537" w:rsidP="00BE1B10">
                  <w:r w:rsidRPr="00BF7268">
                    <w:t>Dersom Kunden ønsker annet avbestillingsgebyr enn det som fremgår av avtalens punkt 5.2, skal dette fremkomme her.</w:t>
                  </w:r>
                </w:p>
                <w:p w:rsidR="005D1537" w:rsidRDefault="005D1537" w:rsidP="00BE1B10">
                  <w:pPr>
                    <w:jc w:val="center"/>
                  </w:pPr>
                </w:p>
              </w:txbxContent>
            </v:textbox>
          </v:roundrect>
        </w:pict>
      </w:r>
    </w:p>
    <w:p w:rsidR="00BE1B10" w:rsidRDefault="00BE1B10" w:rsidP="00EC4069">
      <w:pPr>
        <w:pStyle w:val="Overskrift2"/>
      </w:pPr>
    </w:p>
    <w:p w:rsidR="007C57D5" w:rsidRDefault="007C57D5" w:rsidP="00EC4069">
      <w:pPr>
        <w:pStyle w:val="Overskrift2"/>
      </w:pPr>
    </w:p>
    <w:p w:rsidR="00EC4069" w:rsidRDefault="00EC4069" w:rsidP="00EC4069">
      <w:pPr>
        <w:pStyle w:val="Overskrift2"/>
      </w:pPr>
      <w:r w:rsidRPr="00E22561">
        <w:t>Avtalens punkt 5.3 Partenes plikter i avslutningsperioden</w:t>
      </w:r>
    </w:p>
    <w:p w:rsidR="004F642F" w:rsidRPr="004F642F" w:rsidRDefault="004F642F" w:rsidP="004F642F">
      <w:r>
        <w:t>[Eventuell tekst]</w:t>
      </w:r>
    </w:p>
    <w:p w:rsidR="00BE1B10" w:rsidRDefault="00F71FFD" w:rsidP="00E419AB">
      <w:pPr>
        <w:pStyle w:val="Overskrift2"/>
      </w:pPr>
      <w:r>
        <w:rPr>
          <w:noProof/>
        </w:rPr>
        <w:pict>
          <v:roundrect id="Avrundet rektangel 253" o:spid="_x0000_s1032" style="position:absolute;margin-left:.4pt;margin-top:3.95pt;width:450pt;height:39.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" fillcolor="#5b9bd5 [3204]" strokecolor="#1f4d78 [1604]" strokeweight="1pt">
            <v:stroke joinstyle="miter"/>
            <v:path arrowok="t"/>
            <v:textbox>
              <w:txbxContent>
                <w:p w:rsidR="005D1537" w:rsidRPr="00E22561" w:rsidRDefault="005D1537" w:rsidP="00BE1B10">
                  <w:r w:rsidRPr="00E22561">
                    <w:t>Leverandørens timepriser for gjennomføring av forpliktelsene etter avtalens punkt 5.3 skal fremkomme her.</w:t>
                  </w:r>
                </w:p>
                <w:p w:rsidR="005D1537" w:rsidRDefault="005D1537" w:rsidP="00BE1B10">
                  <w:pPr>
                    <w:jc w:val="center"/>
                  </w:pPr>
                </w:p>
              </w:txbxContent>
            </v:textbox>
          </v:roundrect>
        </w:pict>
      </w:r>
    </w:p>
    <w:p w:rsidR="007C57D5" w:rsidRDefault="007C57D5" w:rsidP="00E419AB">
      <w:pPr>
        <w:pStyle w:val="Overskrift2"/>
      </w:pPr>
    </w:p>
    <w:p w:rsidR="00E419AB" w:rsidRDefault="00E419AB" w:rsidP="00E419AB">
      <w:pPr>
        <w:pStyle w:val="Overskrift2"/>
      </w:pPr>
      <w:r w:rsidRPr="00E22561">
        <w:t>Avtalens punk</w:t>
      </w:r>
      <w:r w:rsidR="00523331">
        <w:t>t</w:t>
      </w:r>
      <w:r w:rsidRPr="00E22561">
        <w:t xml:space="preserve"> 8 Rekonstruksjon av data</w:t>
      </w:r>
    </w:p>
    <w:p w:rsidR="004F642F" w:rsidRPr="004F642F" w:rsidRDefault="004F642F" w:rsidP="004F642F">
      <w:r>
        <w:t>[Eventuell tekst]</w:t>
      </w:r>
    </w:p>
    <w:p w:rsidR="00C67F2B" w:rsidRPr="00E22561" w:rsidRDefault="00F71FFD" w:rsidP="001702FC">
      <w:r>
        <w:rPr>
          <w:noProof/>
        </w:rPr>
        <w:pict>
          <v:roundrect id="Avrundet rektangel 254" o:spid="_x0000_s1031" style="position:absolute;margin-left:.4pt;margin-top:8.2pt;width:450pt;height:3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" fillcolor="#5b9bd5 [3204]" strokecolor="#1f4d78 [1604]" strokeweight="1pt">
            <v:stroke joinstyle="miter"/>
            <v:path arrowok="t"/>
            <v:textbox>
              <w:txbxContent>
                <w:p w:rsidR="005D1537" w:rsidRPr="00E22561" w:rsidRDefault="005D1537" w:rsidP="00BE1B10">
                  <w:pPr>
                    <w:rPr>
                      <w:i/>
                      <w:sz w:val="20"/>
                      <w:szCs w:val="20"/>
                    </w:rPr>
                  </w:pPr>
                  <w:r w:rsidRPr="00E22561">
                    <w:t xml:space="preserve">Dersom Kunden i bilag 1 </w:t>
                  </w:r>
                  <w:r>
                    <w:t>krever</w:t>
                  </w:r>
                  <w:r w:rsidRPr="00E22561">
                    <w:t xml:space="preserve"> at Leverandøren tar ansvar for rekonstruksjon utover det som følger av avtalens punkt 8, skal Leverandøren oppgi sine priser for dette her. </w:t>
                  </w:r>
                </w:p>
                <w:p w:rsidR="005D1537" w:rsidRDefault="005D1537" w:rsidP="00BE1B10">
                  <w:pPr>
                    <w:jc w:val="center"/>
                  </w:pPr>
                </w:p>
              </w:txbxContent>
            </v:textbox>
          </v:roundrect>
        </w:pict>
      </w:r>
    </w:p>
    <w:p w:rsidR="00941A68" w:rsidRPr="00E22561" w:rsidRDefault="00941A68" w:rsidP="00941A68">
      <w:pPr>
        <w:rPr>
          <w:rFonts w:ascii="Cambria" w:hAnsi="Cambria"/>
          <w:b/>
          <w:bCs/>
          <w:color w:val="C00000"/>
          <w:sz w:val="26"/>
          <w:szCs w:val="26"/>
        </w:rPr>
      </w:pPr>
    </w:p>
    <w:p w:rsidR="00722705" w:rsidRPr="00E22561" w:rsidRDefault="00722705" w:rsidP="009F2C6D"/>
    <w:p w:rsidR="009F2C6D" w:rsidRPr="00E22561" w:rsidRDefault="00B522E5" w:rsidP="00B522E5">
      <w:pPr>
        <w:rPr>
          <w:rFonts w:cs="Arial"/>
        </w:rPr>
      </w:pPr>
      <w:r w:rsidRPr="00E22561">
        <w:rPr>
          <w:rFonts w:cs="Arial"/>
        </w:rPr>
        <w:t xml:space="preserve"> </w:t>
      </w:r>
    </w:p>
    <w:p w:rsidR="007C57D5" w:rsidRDefault="007C57D5" w:rsidP="00507DDD">
      <w:pPr>
        <w:pStyle w:val="Overskrift1"/>
      </w:pPr>
    </w:p>
    <w:p w:rsidR="007C57D5" w:rsidRDefault="007C57D5" w:rsidP="00507DDD">
      <w:pPr>
        <w:pStyle w:val="Overskrift1"/>
      </w:pPr>
    </w:p>
    <w:p w:rsidR="007C57D5" w:rsidRDefault="007C57D5" w:rsidP="00507DDD">
      <w:pPr>
        <w:pStyle w:val="Overskrift1"/>
      </w:pPr>
    </w:p>
    <w:p w:rsidR="007053CC" w:rsidRDefault="007053CC">
      <w:pPr>
        <w:sectPr w:rsidR="007053CC" w:rsidSect="009D1FDD">
          <w:headerReference w:type="default" r:id="rId21"/>
          <w:pgSz w:w="11906" w:h="16838"/>
          <w:pgMar w:top="1417" w:right="1417" w:bottom="1417" w:left="1417" w:header="708" w:footer="708" w:gutter="0"/>
          <w:cols w:space="708"/>
          <w:docGrid w:linePitch="360"/>
        </w:sectPr>
      </w:pPr>
    </w:p>
    <w:p w:rsidR="006542B8" w:rsidRPr="00E22561" w:rsidRDefault="00EE6CD2" w:rsidP="00507DDD">
      <w:pPr>
        <w:pStyle w:val="Overskrift1"/>
      </w:pPr>
      <w:bookmarkStart w:id="14" w:name="_Toc507588413"/>
      <w:r w:rsidRPr="00E22561">
        <w:lastRenderedPageBreak/>
        <w:t>Bilag 7</w:t>
      </w:r>
      <w:r w:rsidR="00BC501F" w:rsidRPr="00E22561">
        <w:t xml:space="preserve">: </w:t>
      </w:r>
      <w:r w:rsidR="009F2C6D" w:rsidRPr="00E22561">
        <w:t>Endringer i den generelle avtaleteksten</w:t>
      </w:r>
      <w:bookmarkEnd w:id="14"/>
    </w:p>
    <w:p w:rsidR="00523331" w:rsidRDefault="00523331" w:rsidP="005F055F">
      <w:pPr>
        <w:pStyle w:val="Overskrift2"/>
      </w:pPr>
      <w:r w:rsidRPr="00523331">
        <w:t xml:space="preserve">Avtalens punkt 1.3 Tolkning </w:t>
      </w:r>
      <w:r>
        <w:t>–</w:t>
      </w:r>
      <w:r w:rsidRPr="00523331">
        <w:t xml:space="preserve"> rangordning</w:t>
      </w:r>
    </w:p>
    <w:p w:rsidR="004F642F" w:rsidRPr="004F642F" w:rsidRDefault="004F642F" w:rsidP="004F642F">
      <w:r>
        <w:t>[Eventuell tekst]</w:t>
      </w:r>
    </w:p>
    <w:p w:rsidR="00523331" w:rsidRDefault="00F71FFD" w:rsidP="009F2C6D">
      <w:pPr>
        <w:rPr>
          <w:rFonts w:ascii="Cambria" w:hAnsi="Cambria"/>
          <w:b/>
          <w:bCs/>
          <w:sz w:val="26"/>
          <w:szCs w:val="26"/>
        </w:rPr>
      </w:pPr>
      <w:r>
        <w:rPr>
          <w:noProof/>
        </w:rPr>
        <w:pict>
          <v:roundrect id="Avrundet rektangel 255" o:spid="_x0000_s1030" style="position:absolute;margin-left:1.75pt;margin-top:11.4pt;width:450pt;height:152.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" fillcolor="#5b9bd5 [3204]" strokecolor="#1f4d78 [1604]" strokeweight="1pt">
            <v:stroke joinstyle="miter"/>
            <v:path arrowok="t"/>
            <v:textbox>
              <w:txbxContent>
                <w:p w:rsidR="005D1537" w:rsidRPr="007627B8" w:rsidRDefault="005D1537" w:rsidP="00BE1B10">
                  <w:r w:rsidRPr="007627B8">
                    <w:t>Endringer til den generelle avtaleteksten skal samles her med mindre den generelle avtaleteksten henviser slike endringer til et annet bilag, jf. avtalens punkt 1.3.</w:t>
                  </w:r>
                </w:p>
                <w:p w:rsidR="005D1537" w:rsidRPr="007627B8" w:rsidRDefault="005D1537" w:rsidP="00BE1B10"/>
                <w:p w:rsidR="005D1537" w:rsidRPr="007627B8" w:rsidRDefault="005D1537" w:rsidP="00BE1B10">
                  <w:r w:rsidRPr="007627B8">
                    <w:t>Det er mulig å gjøre endringer til alle punkter i avtalen, også der hvor avtaleteksten ikke eksplisitt åpner for dette. Leverandøren bør imidlertid være oppmerksom på at avvik, forbehold og endringer i avtalen kan medføre at tilbudet blir avvist.</w:t>
                  </w:r>
                </w:p>
                <w:p w:rsidR="005D1537" w:rsidRPr="007627B8" w:rsidRDefault="005D1537" w:rsidP="00BE1B10"/>
                <w:p w:rsidR="005D1537" w:rsidRPr="007627B8" w:rsidRDefault="005D1537" w:rsidP="00BE1B10">
                  <w:r w:rsidRPr="007627B8">
                    <w:t xml:space="preserve">Alle endringer skal fremkomme her, slik at teksten i den generelle avtaleteksten forblir uendret. Det må fremkomme klart og utvetydig hvilke bestemmelser i avtalen det er gjort endringer til samt resultatet av endringen.  </w:t>
                  </w:r>
                </w:p>
                <w:p w:rsidR="005D1537" w:rsidRDefault="005D1537" w:rsidP="00BE1B10">
                  <w:pPr>
                    <w:jc w:val="center"/>
                  </w:pPr>
                </w:p>
              </w:txbxContent>
            </v:textbox>
          </v:roundrect>
        </w:pict>
      </w:r>
    </w:p>
    <w:p w:rsidR="009F2C6D" w:rsidRDefault="009F2C6D" w:rsidP="009F2C6D">
      <w:pPr>
        <w:rPr>
          <w:rFonts w:cs="Arial"/>
          <w:i/>
          <w:color w:val="000000"/>
          <w:sz w:val="20"/>
          <w:szCs w:val="20"/>
        </w:rPr>
      </w:pPr>
    </w:p>
    <w:p w:rsidR="00BE1B10" w:rsidRDefault="00BE1B10" w:rsidP="009F2C6D">
      <w:pPr>
        <w:rPr>
          <w:rFonts w:cs="Arial"/>
          <w:i/>
          <w:color w:val="000000"/>
          <w:sz w:val="20"/>
          <w:szCs w:val="20"/>
        </w:rPr>
      </w:pPr>
    </w:p>
    <w:p w:rsidR="00BE1B10" w:rsidRPr="00E22561" w:rsidRDefault="00BE1B10" w:rsidP="009F2C6D">
      <w:pPr>
        <w:rPr>
          <w:rFonts w:cs="Arial"/>
          <w:i/>
          <w:color w:val="000000"/>
          <w:sz w:val="20"/>
          <w:szCs w:val="20"/>
        </w:rPr>
      </w:pPr>
    </w:p>
    <w:p w:rsidR="00B7577D" w:rsidRPr="00E22561" w:rsidRDefault="00B7577D" w:rsidP="009F2C6D">
      <w:pPr>
        <w:rPr>
          <w:rFonts w:cs="Arial"/>
          <w:i/>
          <w:color w:val="000000"/>
          <w:sz w:val="20"/>
          <w:szCs w:val="20"/>
        </w:rPr>
      </w:pPr>
    </w:p>
    <w:p w:rsidR="00C65675" w:rsidRPr="00E22561" w:rsidRDefault="00C65675" w:rsidP="009F2C6D"/>
    <w:p w:rsidR="00C65675" w:rsidRPr="00E22561" w:rsidRDefault="00C65675" w:rsidP="009F2C6D"/>
    <w:p w:rsidR="00BE1B10" w:rsidRDefault="00BE1B10" w:rsidP="009F2C6D"/>
    <w:p w:rsidR="00BE1B10" w:rsidRDefault="00BE1B10" w:rsidP="009F2C6D"/>
    <w:p w:rsidR="00BE1B10" w:rsidRDefault="00BE1B10" w:rsidP="009F2C6D"/>
    <w:p w:rsidR="00BE1B10" w:rsidRDefault="00BE1B10" w:rsidP="009F2C6D"/>
    <w:p w:rsidR="00BE1B10" w:rsidRDefault="00BE1B10" w:rsidP="009F2C6D"/>
    <w:p w:rsidR="00BE1B10" w:rsidRDefault="00BE1B10" w:rsidP="009F2C6D"/>
    <w:p w:rsidR="00BE1B10" w:rsidRDefault="00BE1B10" w:rsidP="009F2C6D"/>
    <w:p w:rsidR="00BE1B10" w:rsidRDefault="00BE1B10" w:rsidP="009F2C6D"/>
    <w:p w:rsidR="00BE1B10" w:rsidRDefault="00BE1B10" w:rsidP="009F2C6D"/>
    <w:p w:rsidR="00BE1B10" w:rsidRDefault="00F71FFD" w:rsidP="009F2C6D">
      <w:r>
        <w:rPr>
          <w:noProof/>
        </w:rPr>
        <w:pict>
          <v:roundrect id="Avrundet rektangel 256" o:spid="_x0000_s1029" style="position:absolute;margin-left:1.9pt;margin-top:5pt;width:445.5pt;height:137.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" fillcolor="#5b9bd5 [3204]" strokecolor="#1f4d78 [1604]" strokeweight="1pt">
            <v:stroke joinstyle="miter"/>
            <v:path arrowok="t"/>
            <v:textbox>
              <w:txbxContent>
                <w:p w:rsidR="005D1537" w:rsidRPr="00E22561" w:rsidRDefault="005D1537" w:rsidP="00BE1B10">
                  <w:r w:rsidRPr="00E22561">
                    <w:t>Eksempel på endringstabell:</w:t>
                  </w:r>
                </w:p>
                <w:p w:rsidR="005D1537" w:rsidRPr="00E22561" w:rsidRDefault="005D1537" w:rsidP="00BE1B1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7"/>
                    <w:gridCol w:w="5780"/>
                  </w:tblGrid>
                  <w:tr w:rsidR="005D1537" w:rsidRPr="00E22561" w:rsidTr="00BB3367">
                    <w:tc>
                      <w:tcPr>
                        <w:tcW w:w="2835" w:type="dxa"/>
                        <w:shd w:val="clear" w:color="auto" w:fill="D9D9D9"/>
                      </w:tcPr>
                      <w:p w:rsidR="005D1537" w:rsidRPr="00E22561" w:rsidRDefault="005D1537" w:rsidP="00BB3367">
                        <w:pPr>
                          <w:spacing w:before="40"/>
                          <w:rPr>
                            <w:b/>
                            <w:szCs w:val="20"/>
                          </w:rPr>
                        </w:pPr>
                        <w:r w:rsidRPr="00E22561">
                          <w:rPr>
                            <w:b/>
                            <w:szCs w:val="20"/>
                          </w:rPr>
                          <w:t>Henvisning til avtalens punkt og evt. avsnitt</w:t>
                        </w:r>
                      </w:p>
                    </w:tc>
                    <w:tc>
                      <w:tcPr>
                        <w:tcW w:w="6269" w:type="dxa"/>
                        <w:shd w:val="clear" w:color="auto" w:fill="D9D9D9"/>
                      </w:tcPr>
                      <w:p w:rsidR="005D1537" w:rsidRPr="00E22561" w:rsidRDefault="005D1537" w:rsidP="00BB3367">
                        <w:pPr>
                          <w:spacing w:before="40"/>
                          <w:rPr>
                            <w:b/>
                            <w:szCs w:val="20"/>
                          </w:rPr>
                        </w:pPr>
                        <w:r w:rsidRPr="00E22561">
                          <w:rPr>
                            <w:b/>
                            <w:szCs w:val="20"/>
                          </w:rPr>
                          <w:t>Erstattes med</w:t>
                        </w:r>
                      </w:p>
                    </w:tc>
                  </w:tr>
                  <w:tr w:rsidR="005D1537" w:rsidRPr="00E22561" w:rsidTr="00BB3367">
                    <w:tc>
                      <w:tcPr>
                        <w:tcW w:w="2835" w:type="dxa"/>
                      </w:tcPr>
                      <w:p w:rsidR="005D1537" w:rsidRPr="00E22561" w:rsidRDefault="005D1537" w:rsidP="00BB3367"/>
                    </w:tc>
                    <w:tc>
                      <w:tcPr>
                        <w:tcW w:w="6269" w:type="dxa"/>
                        <w:vAlign w:val="bottom"/>
                      </w:tcPr>
                      <w:p w:rsidR="005D1537" w:rsidRPr="00E22561" w:rsidRDefault="005D1537" w:rsidP="00BB3367">
                        <w:r w:rsidRPr="00E22561">
                          <w:t>Ny formulering/tekst må angis</w:t>
                        </w:r>
                      </w:p>
                    </w:tc>
                  </w:tr>
                  <w:tr w:rsidR="005D1537" w:rsidRPr="00E22561" w:rsidTr="00BB3367">
                    <w:tc>
                      <w:tcPr>
                        <w:tcW w:w="2835" w:type="dxa"/>
                      </w:tcPr>
                      <w:p w:rsidR="005D1537" w:rsidRPr="00E22561" w:rsidRDefault="005D1537" w:rsidP="00BB3367"/>
                    </w:tc>
                    <w:tc>
                      <w:tcPr>
                        <w:tcW w:w="6269" w:type="dxa"/>
                        <w:vAlign w:val="bottom"/>
                      </w:tcPr>
                      <w:p w:rsidR="005D1537" w:rsidRPr="00E22561" w:rsidRDefault="005D1537" w:rsidP="00BB3367"/>
                    </w:tc>
                  </w:tr>
                  <w:tr w:rsidR="005D1537" w:rsidRPr="00E22561" w:rsidTr="00BB3367">
                    <w:tc>
                      <w:tcPr>
                        <w:tcW w:w="2835" w:type="dxa"/>
                      </w:tcPr>
                      <w:p w:rsidR="005D1537" w:rsidRPr="00E22561" w:rsidRDefault="005D1537" w:rsidP="00BB3367"/>
                    </w:tc>
                    <w:tc>
                      <w:tcPr>
                        <w:tcW w:w="6269" w:type="dxa"/>
                        <w:vAlign w:val="bottom"/>
                      </w:tcPr>
                      <w:p w:rsidR="005D1537" w:rsidRPr="00E22561" w:rsidRDefault="005D1537" w:rsidP="00BB3367"/>
                    </w:tc>
                  </w:tr>
                  <w:tr w:rsidR="005D1537" w:rsidRPr="00E22561" w:rsidTr="00BB3367">
                    <w:tc>
                      <w:tcPr>
                        <w:tcW w:w="2835" w:type="dxa"/>
                      </w:tcPr>
                      <w:p w:rsidR="005D1537" w:rsidRPr="00E22561" w:rsidRDefault="005D1537" w:rsidP="00BB3367"/>
                    </w:tc>
                    <w:tc>
                      <w:tcPr>
                        <w:tcW w:w="6269" w:type="dxa"/>
                        <w:vAlign w:val="bottom"/>
                      </w:tcPr>
                      <w:p w:rsidR="005D1537" w:rsidRPr="00E22561" w:rsidRDefault="005D1537" w:rsidP="00BB3367"/>
                    </w:tc>
                  </w:tr>
                </w:tbl>
                <w:p w:rsidR="005D1537" w:rsidRDefault="005D1537"/>
              </w:txbxContent>
            </v:textbox>
          </v:roundrect>
        </w:pict>
      </w:r>
    </w:p>
    <w:p w:rsidR="00BE1B10" w:rsidRDefault="00BE1B10" w:rsidP="009F2C6D"/>
    <w:p w:rsidR="00BE1B10" w:rsidRDefault="00BE1B10" w:rsidP="009F2C6D"/>
    <w:p w:rsidR="00BE1B10" w:rsidRDefault="00BE1B10" w:rsidP="009F2C6D"/>
    <w:p w:rsidR="00BE1B10" w:rsidRDefault="00BE1B10" w:rsidP="009F2C6D"/>
    <w:p w:rsidR="00BE1B10" w:rsidRDefault="00BE1B10" w:rsidP="009F2C6D"/>
    <w:p w:rsidR="007C57D5" w:rsidRDefault="007C57D5" w:rsidP="00DE7D3A">
      <w:pPr>
        <w:pStyle w:val="Overskrift1"/>
        <w:rPr>
          <w:rFonts w:cs="Times New Roman"/>
          <w:sz w:val="22"/>
          <w:szCs w:val="24"/>
        </w:rPr>
      </w:pPr>
    </w:p>
    <w:p w:rsidR="007627B8" w:rsidRDefault="007627B8" w:rsidP="00DE7D3A">
      <w:pPr>
        <w:pStyle w:val="Overskrift1"/>
      </w:pPr>
    </w:p>
    <w:p w:rsidR="007627B8" w:rsidRDefault="007627B8" w:rsidP="00DE7D3A">
      <w:pPr>
        <w:pStyle w:val="Overskrift1"/>
      </w:pPr>
    </w:p>
    <w:p w:rsidR="007627B8" w:rsidRDefault="007627B8" w:rsidP="00DE7D3A">
      <w:pPr>
        <w:pStyle w:val="Overskrift1"/>
      </w:pPr>
    </w:p>
    <w:p w:rsidR="007627B8" w:rsidRDefault="007627B8" w:rsidP="00DE7D3A">
      <w:pPr>
        <w:pStyle w:val="Overskrift1"/>
      </w:pPr>
    </w:p>
    <w:p w:rsidR="007053CC" w:rsidRDefault="007053CC">
      <w:pPr>
        <w:sectPr w:rsidR="007053CC" w:rsidSect="009D1FDD">
          <w:headerReference w:type="default" r:id="rId22"/>
          <w:pgSz w:w="11906" w:h="16838"/>
          <w:pgMar w:top="1417" w:right="1417" w:bottom="1417" w:left="1417" w:header="708" w:footer="708" w:gutter="0"/>
          <w:cols w:space="708"/>
          <w:docGrid w:linePitch="360"/>
        </w:sectPr>
      </w:pPr>
    </w:p>
    <w:p w:rsidR="00EE6CD2" w:rsidRPr="00E22561" w:rsidRDefault="00EE6CD2" w:rsidP="00DE7D3A">
      <w:pPr>
        <w:pStyle w:val="Overskrift1"/>
      </w:pPr>
      <w:bookmarkStart w:id="15" w:name="_Toc507588414"/>
      <w:r w:rsidRPr="00E22561">
        <w:lastRenderedPageBreak/>
        <w:t>Bilag 8</w:t>
      </w:r>
      <w:r w:rsidR="00816BFA" w:rsidRPr="00E22561">
        <w:t>:</w:t>
      </w:r>
      <w:r w:rsidRPr="00E22561">
        <w:t xml:space="preserve"> </w:t>
      </w:r>
      <w:r w:rsidR="00A61039" w:rsidRPr="00E22561">
        <w:t>Endringer av tjenesten etter avtaleinngåelsen</w:t>
      </w:r>
      <w:bookmarkEnd w:id="15"/>
    </w:p>
    <w:p w:rsidR="00E56332" w:rsidRPr="00E22561" w:rsidRDefault="00E56332" w:rsidP="00816BFA">
      <w:pPr>
        <w:rPr>
          <w:rFonts w:cs="Arial"/>
          <w:i/>
          <w:color w:val="000000"/>
          <w:sz w:val="20"/>
          <w:szCs w:val="20"/>
        </w:rPr>
      </w:pPr>
    </w:p>
    <w:p w:rsidR="00682FA9" w:rsidRDefault="00682FA9" w:rsidP="00682FA9">
      <w:pPr>
        <w:pStyle w:val="Overskrift2"/>
      </w:pPr>
      <w:bookmarkStart w:id="16" w:name="_Toc404769251"/>
      <w:bookmarkStart w:id="17" w:name="_Toc404771498"/>
      <w:bookmarkStart w:id="18" w:name="_Toc471906848"/>
      <w:r w:rsidRPr="00E22561">
        <w:t>Avtalens punkt 1.4 Endringer av tjenesten etter avtaleinngåelsen</w:t>
      </w:r>
      <w:bookmarkEnd w:id="16"/>
      <w:bookmarkEnd w:id="17"/>
      <w:bookmarkEnd w:id="18"/>
    </w:p>
    <w:p w:rsidR="004F642F" w:rsidRPr="004F642F" w:rsidRDefault="004F642F" w:rsidP="004F642F">
      <w:r>
        <w:t>[Eventuell tekst]</w:t>
      </w:r>
    </w:p>
    <w:p w:rsidR="00BB6507" w:rsidRDefault="00F71FFD" w:rsidP="00682FA9">
      <w:r>
        <w:rPr>
          <w:noProof/>
        </w:rPr>
        <w:pict>
          <v:roundrect id="Avrundet rektangel 257" o:spid="_x0000_s1028" style="position:absolute;margin-left:1.9pt;margin-top:10.7pt;width:440.25pt;height:290.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" fillcolor="#5b9bd5 [3204]" strokecolor="#1f4d78 [1604]" strokeweight="1pt">
            <v:stroke joinstyle="miter"/>
            <v:path arrowok="t"/>
            <v:textbox>
              <w:txbxContent>
                <w:p w:rsidR="005D1537" w:rsidRDefault="005D1537" w:rsidP="00BE1B10">
                  <w:r>
                    <w:t xml:space="preserve">Dette bilaget skal ikke fylles ut før avtaleinngåelse, men må ligge ved selv om det foreløpig er tomt. </w:t>
                  </w:r>
                </w:p>
                <w:p w:rsidR="005D1537" w:rsidRDefault="005D1537" w:rsidP="00BE1B10"/>
                <w:p w:rsidR="005D1537" w:rsidRPr="007627B8" w:rsidRDefault="005D1537" w:rsidP="00BE1B10">
                  <w:r w:rsidRPr="007627B8">
                    <w:t xml:space="preserve">Dersom Kunden og Leverandøren har kommet til enighet om en endringsavtale (både i forhold til innhold, eventuelt endring i vederlag og endring i tidsplan), skal endringen (innhold, justert vederlag og justert tidsplan) fremkomme her. </w:t>
                  </w:r>
                </w:p>
                <w:p w:rsidR="005D1537" w:rsidRPr="007627B8" w:rsidRDefault="005D1537" w:rsidP="00BE1B10"/>
                <w:p w:rsidR="005D1537" w:rsidRPr="007627B8" w:rsidRDefault="005D1537" w:rsidP="00BE1B10">
                  <w:r w:rsidRPr="007627B8">
                    <w:t>Hver endring skal være underskrevet av bemyndiget representant for partene.</w:t>
                  </w:r>
                </w:p>
                <w:p w:rsidR="005D1537" w:rsidRPr="007627B8" w:rsidRDefault="005D1537" w:rsidP="00BE1B10"/>
                <w:p w:rsidR="005D1537" w:rsidRPr="007627B8" w:rsidRDefault="005D1537" w:rsidP="00BE1B10">
                  <w:r w:rsidRPr="007627B8">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rsidR="005D1537" w:rsidRPr="007627B8" w:rsidRDefault="005D1537" w:rsidP="00BE1B10"/>
                <w:p w:rsidR="005D1537" w:rsidRPr="007627B8" w:rsidRDefault="005D1537" w:rsidP="00BE1B10">
                  <w:r w:rsidRPr="007627B8">
                    <w:t>Kunden er ansvarlig for at endringene det er anmodet om ikke er i strid med regelverket for offentlige anskaffelser. Endringer som anses som vesentlige vil kunne bli betraktet som en ulovlig direkte anskaffels</w:t>
                  </w:r>
                  <w:r>
                    <w:t>e</w:t>
                  </w:r>
                  <w:r w:rsidRPr="007627B8">
                    <w:t>.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rsidR="005D1537" w:rsidRDefault="005D1537" w:rsidP="00BE1B10">
                  <w:pPr>
                    <w:jc w:val="center"/>
                  </w:pPr>
                </w:p>
              </w:txbxContent>
            </v:textbox>
          </v:roundrect>
        </w:pict>
      </w:r>
    </w:p>
    <w:p w:rsidR="00BE1B10" w:rsidRDefault="00BE1B10" w:rsidP="00682FA9"/>
    <w:p w:rsidR="00BE1B10" w:rsidRDefault="00BE1B10" w:rsidP="00682FA9"/>
    <w:p w:rsidR="00BE1B10" w:rsidRDefault="00BE1B10" w:rsidP="00682FA9"/>
    <w:p w:rsidR="00BE1B10" w:rsidRDefault="00BE1B10" w:rsidP="00682FA9"/>
    <w:p w:rsidR="00BE1B10" w:rsidRDefault="00BE1B10" w:rsidP="00682FA9"/>
    <w:p w:rsidR="00BE1B10" w:rsidRDefault="00BE1B10" w:rsidP="00682FA9"/>
    <w:p w:rsidR="00BE1B10" w:rsidRDefault="00BE1B10" w:rsidP="00682FA9"/>
    <w:p w:rsidR="00BE1B10" w:rsidRDefault="00BE1B10" w:rsidP="00682FA9"/>
    <w:p w:rsidR="00BE1B10" w:rsidRDefault="00BE1B10" w:rsidP="00682FA9"/>
    <w:p w:rsidR="00BE1B10" w:rsidRDefault="00BE1B10" w:rsidP="00682FA9"/>
    <w:p w:rsidR="00BE1B10" w:rsidRDefault="00BE1B10" w:rsidP="00682FA9"/>
    <w:p w:rsidR="00BE1B10" w:rsidRDefault="00BE1B10" w:rsidP="00682FA9"/>
    <w:p w:rsidR="00BE1B10" w:rsidRDefault="00BE1B10" w:rsidP="00682FA9"/>
    <w:p w:rsidR="00BE1B10" w:rsidRDefault="00BE1B10" w:rsidP="00682FA9"/>
    <w:p w:rsidR="00BE1B10" w:rsidRDefault="00BE1B10" w:rsidP="00682FA9"/>
    <w:p w:rsidR="00BE1B10" w:rsidRDefault="00BE1B10" w:rsidP="00682FA9"/>
    <w:p w:rsidR="00BE1B10" w:rsidRDefault="00BE1B10" w:rsidP="00682FA9"/>
    <w:p w:rsidR="00BE1B10" w:rsidRDefault="00BE1B10" w:rsidP="00682FA9"/>
    <w:p w:rsidR="00BE1B10" w:rsidRDefault="00BE1B10" w:rsidP="00682FA9"/>
    <w:p w:rsidR="00BE1B10" w:rsidRDefault="00BE1B10" w:rsidP="00682FA9"/>
    <w:p w:rsidR="00BE1B10" w:rsidRDefault="00BE1B10" w:rsidP="00682FA9"/>
    <w:p w:rsidR="00BE1B10" w:rsidRDefault="00BE1B10" w:rsidP="00682FA9"/>
    <w:p w:rsidR="00BE1B10" w:rsidRPr="00E22561" w:rsidRDefault="00BE1B10" w:rsidP="00682FA9"/>
    <w:p w:rsidR="00BE1B10" w:rsidRDefault="00BE1B10" w:rsidP="00A61039"/>
    <w:p w:rsidR="00BE1B10" w:rsidRDefault="00F71FFD" w:rsidP="00A61039">
      <w:r>
        <w:rPr>
          <w:noProof/>
        </w:rPr>
        <w:pict>
          <v:roundrect id="Avrundet rektangel 258" o:spid="_x0000_s1027" style="position:absolute;margin-left:1.9pt;margin-top:4.35pt;width:440.25pt;height:15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" fillcolor="#5b9bd5 [3204]" strokecolor="#1f4d78 [1604]" strokeweight="1pt">
            <v:stroke joinstyle="miter"/>
            <v:path arrowok="t"/>
            <v:textbox>
              <w:txbxContent>
                <w:p w:rsidR="005D1537" w:rsidRPr="00E22561" w:rsidRDefault="005D1537" w:rsidP="00BE1B10">
                  <w:r w:rsidRPr="00E22561">
                    <w:t>Eksempel på endringskatalog:</w:t>
                  </w:r>
                </w:p>
                <w:p w:rsidR="005D1537" w:rsidRPr="00E22561" w:rsidRDefault="005D1537" w:rsidP="00BE1B1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4"/>
                    <w:gridCol w:w="4073"/>
                    <w:gridCol w:w="2161"/>
                  </w:tblGrid>
                  <w:tr w:rsidR="005D1537" w:rsidRPr="00E22561" w:rsidTr="00BB3367">
                    <w:trPr>
                      <w:trHeight w:val="1021"/>
                    </w:trPr>
                    <w:tc>
                      <w:tcPr>
                        <w:tcW w:w="2127" w:type="dxa"/>
                        <w:shd w:val="clear" w:color="auto" w:fill="D9D9D9"/>
                      </w:tcPr>
                      <w:p w:rsidR="005D1537" w:rsidRPr="00E22561" w:rsidRDefault="005D1537" w:rsidP="00BB3367">
                        <w:pPr>
                          <w:spacing w:before="40"/>
                          <w:rPr>
                            <w:b/>
                            <w:szCs w:val="20"/>
                          </w:rPr>
                        </w:pPr>
                        <w:r w:rsidRPr="00E22561">
                          <w:rPr>
                            <w:b/>
                            <w:szCs w:val="20"/>
                          </w:rPr>
                          <w:t>Endringsnummer</w:t>
                        </w:r>
                      </w:p>
                    </w:tc>
                    <w:tc>
                      <w:tcPr>
                        <w:tcW w:w="5811" w:type="dxa"/>
                        <w:shd w:val="clear" w:color="auto" w:fill="D9D9D9"/>
                      </w:tcPr>
                      <w:p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rsidR="005D1537" w:rsidRPr="00E22561" w:rsidRDefault="005D1537" w:rsidP="00BB3367">
                        <w:pPr>
                          <w:spacing w:before="40"/>
                          <w:rPr>
                            <w:b/>
                            <w:szCs w:val="20"/>
                          </w:rPr>
                        </w:pPr>
                        <w:r w:rsidRPr="00E22561">
                          <w:rPr>
                            <w:b/>
                            <w:szCs w:val="20"/>
                          </w:rPr>
                          <w:t>Ikraftsettelsesdato</w:t>
                        </w:r>
                      </w:p>
                    </w:tc>
                  </w:tr>
                  <w:tr w:rsidR="005D1537" w:rsidRPr="00E22561" w:rsidTr="00BB3367">
                    <w:tc>
                      <w:tcPr>
                        <w:tcW w:w="2127" w:type="dxa"/>
                      </w:tcPr>
                      <w:p w:rsidR="005D1537" w:rsidRPr="00E22561" w:rsidRDefault="005D1537" w:rsidP="00BB3367"/>
                    </w:tc>
                    <w:tc>
                      <w:tcPr>
                        <w:tcW w:w="5811" w:type="dxa"/>
                        <w:vAlign w:val="bottom"/>
                      </w:tcPr>
                      <w:p w:rsidR="005D1537" w:rsidRPr="00E22561" w:rsidRDefault="005D1537" w:rsidP="00BB3367"/>
                    </w:tc>
                    <w:tc>
                      <w:tcPr>
                        <w:tcW w:w="709" w:type="dxa"/>
                      </w:tcPr>
                      <w:p w:rsidR="005D1537" w:rsidRPr="00E22561" w:rsidRDefault="005D1537" w:rsidP="00BB3367"/>
                    </w:tc>
                  </w:tr>
                  <w:tr w:rsidR="005D1537" w:rsidRPr="00E22561" w:rsidTr="00BB3367">
                    <w:tc>
                      <w:tcPr>
                        <w:tcW w:w="2127" w:type="dxa"/>
                      </w:tcPr>
                      <w:p w:rsidR="005D1537" w:rsidRPr="00E22561" w:rsidRDefault="005D1537" w:rsidP="00BB3367"/>
                    </w:tc>
                    <w:tc>
                      <w:tcPr>
                        <w:tcW w:w="5811" w:type="dxa"/>
                        <w:vAlign w:val="bottom"/>
                      </w:tcPr>
                      <w:p w:rsidR="005D1537" w:rsidRPr="00E22561" w:rsidRDefault="005D1537" w:rsidP="00BB3367"/>
                    </w:tc>
                    <w:tc>
                      <w:tcPr>
                        <w:tcW w:w="709" w:type="dxa"/>
                      </w:tcPr>
                      <w:p w:rsidR="005D1537" w:rsidRPr="00E22561" w:rsidRDefault="005D1537" w:rsidP="00BB3367"/>
                    </w:tc>
                  </w:tr>
                  <w:tr w:rsidR="005D1537" w:rsidRPr="00E22561" w:rsidTr="00BB3367">
                    <w:tc>
                      <w:tcPr>
                        <w:tcW w:w="2127" w:type="dxa"/>
                      </w:tcPr>
                      <w:p w:rsidR="005D1537" w:rsidRPr="00E22561" w:rsidRDefault="005D1537" w:rsidP="00BB3367"/>
                    </w:tc>
                    <w:tc>
                      <w:tcPr>
                        <w:tcW w:w="5811" w:type="dxa"/>
                        <w:vAlign w:val="bottom"/>
                      </w:tcPr>
                      <w:p w:rsidR="005D1537" w:rsidRPr="00E22561" w:rsidRDefault="005D1537" w:rsidP="00BB3367"/>
                    </w:tc>
                    <w:tc>
                      <w:tcPr>
                        <w:tcW w:w="709" w:type="dxa"/>
                      </w:tcPr>
                      <w:p w:rsidR="005D1537" w:rsidRPr="00E22561" w:rsidRDefault="005D1537" w:rsidP="00BB3367"/>
                    </w:tc>
                  </w:tr>
                  <w:tr w:rsidR="005D1537" w:rsidRPr="00E22561" w:rsidTr="00BB3367">
                    <w:tc>
                      <w:tcPr>
                        <w:tcW w:w="2127" w:type="dxa"/>
                      </w:tcPr>
                      <w:p w:rsidR="005D1537" w:rsidRPr="00E22561" w:rsidRDefault="005D1537" w:rsidP="00BB3367"/>
                    </w:tc>
                    <w:tc>
                      <w:tcPr>
                        <w:tcW w:w="5811" w:type="dxa"/>
                        <w:vAlign w:val="bottom"/>
                      </w:tcPr>
                      <w:p w:rsidR="005D1537" w:rsidRPr="00E22561" w:rsidRDefault="005D1537" w:rsidP="00BB3367"/>
                    </w:tc>
                    <w:tc>
                      <w:tcPr>
                        <w:tcW w:w="709" w:type="dxa"/>
                      </w:tcPr>
                      <w:p w:rsidR="005D1537" w:rsidRPr="00E22561" w:rsidRDefault="005D1537" w:rsidP="00BB3367"/>
                    </w:tc>
                  </w:tr>
                </w:tbl>
                <w:p w:rsidR="005D1537" w:rsidRDefault="005D1537" w:rsidP="00BE1B10">
                  <w:pPr>
                    <w:jc w:val="center"/>
                  </w:pPr>
                </w:p>
              </w:txbxContent>
            </v:textbox>
          </v:roundrect>
        </w:pict>
      </w:r>
    </w:p>
    <w:p w:rsidR="00E56332" w:rsidRPr="00E22561" w:rsidRDefault="00E56332" w:rsidP="00816BFA">
      <w:pPr>
        <w:rPr>
          <w:rFonts w:cs="Arial"/>
          <w:i/>
          <w:color w:val="000000"/>
          <w:sz w:val="20"/>
          <w:szCs w:val="20"/>
        </w:rPr>
      </w:pPr>
    </w:p>
    <w:p w:rsidR="00E56332" w:rsidRPr="00E22561" w:rsidRDefault="00E56332" w:rsidP="00816BFA">
      <w:pPr>
        <w:rPr>
          <w:rFonts w:cs="Arial"/>
          <w:i/>
          <w:color w:val="000000"/>
          <w:sz w:val="20"/>
          <w:szCs w:val="20"/>
        </w:rPr>
      </w:pPr>
    </w:p>
    <w:p w:rsidR="00E56332" w:rsidRPr="00E22561" w:rsidRDefault="00E56332" w:rsidP="00816BFA">
      <w:pPr>
        <w:rPr>
          <w:rFonts w:cs="Arial"/>
          <w:i/>
          <w:color w:val="000000"/>
          <w:sz w:val="20"/>
          <w:szCs w:val="20"/>
        </w:rPr>
      </w:pPr>
    </w:p>
    <w:p w:rsidR="00E56332" w:rsidRPr="00E22561" w:rsidRDefault="00E56332" w:rsidP="00816BFA">
      <w:pPr>
        <w:rPr>
          <w:rFonts w:cs="Arial"/>
          <w:i/>
          <w:color w:val="000000"/>
          <w:sz w:val="20"/>
          <w:szCs w:val="20"/>
        </w:rPr>
      </w:pPr>
    </w:p>
    <w:p w:rsidR="00816BFA" w:rsidRPr="00E22561" w:rsidRDefault="00816BFA" w:rsidP="00816BFA">
      <w:pPr>
        <w:rPr>
          <w:i/>
          <w:color w:val="A6A6A6"/>
        </w:rPr>
      </w:pPr>
    </w:p>
    <w:p w:rsidR="00816BFA" w:rsidRPr="00E22561" w:rsidRDefault="00816BFA" w:rsidP="00816BFA">
      <w:pPr>
        <w:rPr>
          <w:i/>
          <w:color w:val="A6A6A6"/>
        </w:rPr>
      </w:pPr>
    </w:p>
    <w:p w:rsidR="00816BFA" w:rsidRPr="00E22561" w:rsidRDefault="00816BFA">
      <w:pPr>
        <w:rPr>
          <w:rFonts w:cs="Arial"/>
          <w:color w:val="FF0000"/>
        </w:rPr>
      </w:pPr>
    </w:p>
    <w:p w:rsidR="000072EB" w:rsidRPr="00E22561" w:rsidRDefault="000072EB">
      <w:pPr>
        <w:rPr>
          <w:rFonts w:cs="Arial"/>
          <w:color w:val="FF0000"/>
        </w:rPr>
      </w:pPr>
    </w:p>
    <w:p w:rsidR="006D11CD" w:rsidRPr="00E22561" w:rsidRDefault="006D11CD">
      <w:pPr>
        <w:rPr>
          <w:rFonts w:cs="Arial"/>
          <w:color w:val="FF0000"/>
          <w:sz w:val="32"/>
          <w:szCs w:val="32"/>
        </w:rPr>
      </w:pPr>
    </w:p>
    <w:p w:rsidR="007053CC" w:rsidRDefault="007053CC" w:rsidP="00507DDD">
      <w:pPr>
        <w:pStyle w:val="Overskrift1"/>
        <w:rPr>
          <w:color w:val="FF0000"/>
        </w:rPr>
        <w:sectPr w:rsidR="007053CC" w:rsidSect="009D1FDD">
          <w:headerReference w:type="default" r:id="rId23"/>
          <w:pgSz w:w="11906" w:h="16838"/>
          <w:pgMar w:top="1417" w:right="1417" w:bottom="1417" w:left="1417" w:header="708" w:footer="708" w:gutter="0"/>
          <w:cols w:space="708"/>
          <w:docGrid w:linePitch="360"/>
        </w:sectPr>
      </w:pPr>
    </w:p>
    <w:p w:rsidR="00EE6CD2" w:rsidRPr="00E22561" w:rsidRDefault="00EE6CD2" w:rsidP="00507DDD">
      <w:pPr>
        <w:pStyle w:val="Overskrift1"/>
      </w:pPr>
      <w:bookmarkStart w:id="19" w:name="_Toc507588415"/>
      <w:r w:rsidRPr="00E22561">
        <w:lastRenderedPageBreak/>
        <w:t>Bilag 9</w:t>
      </w:r>
      <w:r w:rsidR="00816BFA" w:rsidRPr="00E22561">
        <w:t>:</w:t>
      </w:r>
      <w:r w:rsidRPr="00E22561">
        <w:t xml:space="preserve"> </w:t>
      </w:r>
      <w:r w:rsidR="0094298D" w:rsidRPr="00E22561">
        <w:t>Vilkår for Kundens tilgang og bruk av tredjepartsleveranser</w:t>
      </w:r>
      <w:bookmarkEnd w:id="19"/>
      <w:r w:rsidR="00A61039" w:rsidRPr="00E22561">
        <w:t xml:space="preserve"> </w:t>
      </w:r>
    </w:p>
    <w:p w:rsidR="00E91307" w:rsidRPr="00E22561" w:rsidRDefault="00E91307" w:rsidP="00466DFE">
      <w:pPr>
        <w:rPr>
          <w:rFonts w:cs="Arial"/>
          <w:i/>
          <w:color w:val="000000"/>
          <w:sz w:val="20"/>
          <w:szCs w:val="20"/>
        </w:rPr>
      </w:pPr>
    </w:p>
    <w:p w:rsidR="006350F5" w:rsidRDefault="0094298D" w:rsidP="006350F5">
      <w:pPr>
        <w:pStyle w:val="Overskrift2"/>
      </w:pPr>
      <w:r w:rsidRPr="00800CBF">
        <w:t>Avtalens punkt 2.2 Leverandørens ansvar for tredjepartsleveranser</w:t>
      </w:r>
    </w:p>
    <w:p w:rsidR="004F642F" w:rsidRPr="005F2A80" w:rsidRDefault="004F642F" w:rsidP="004F642F">
      <w:r>
        <w:t>[Eventuell tekst]</w:t>
      </w:r>
    </w:p>
    <w:p w:rsidR="004F642F" w:rsidRPr="004F642F" w:rsidRDefault="004F642F" w:rsidP="004F642F"/>
    <w:p w:rsidR="00BE1B10" w:rsidRPr="00BE1B10" w:rsidRDefault="00F71FFD" w:rsidP="00BE1B10">
      <w:r>
        <w:rPr>
          <w:noProof/>
        </w:rPr>
        <w:pict>
          <v:roundrect id="Avrundet rektangel 260" o:spid="_x0000_s1026" style="position:absolute;margin-left:.4pt;margin-top:5.75pt;width:437.25pt;height:40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" fillcolor="#5b9bd5 [3204]" strokecolor="#1f4d78 [1604]" strokeweight="1pt">
            <v:stroke joinstyle="miter"/>
            <v:path arrowok="t"/>
            <v:textbox>
              <w:txbxContent>
                <w:p w:rsidR="005D1537" w:rsidRDefault="005D1537" w:rsidP="00B15997">
                  <w:r w:rsidRPr="00E22561">
                    <w:t xml:space="preserve">I den grad tredjepartsleveranser er inkludert i tjenestene fra Leverandøren, skal kopi av vilkårene for Kundens tilgang og bruk av tredjepartsleveransene være vedlagt </w:t>
                  </w:r>
                  <w:r>
                    <w:t>her</w:t>
                  </w:r>
                  <w:r w:rsidRPr="00E22561">
                    <w:t xml:space="preserve">. </w:t>
                  </w:r>
                  <w:r>
                    <w:t xml:space="preserve">Alternativt kan Leverandøren angi en </w:t>
                  </w:r>
                  <w:r w:rsidRPr="00E22561">
                    <w:t xml:space="preserve">lenke til vilkårene </w:t>
                  </w:r>
                  <w:r>
                    <w:t xml:space="preserve">her. Vilkårene </w:t>
                  </w:r>
                  <w:r w:rsidRPr="00E22561">
                    <w:t>er bindende for Kunden.</w:t>
                  </w:r>
                  <w:r>
                    <w:t xml:space="preserve"> I en anskaffelse kan vilkårene gjøres til gjenstand for evaluering. </w:t>
                  </w:r>
                </w:p>
                <w:p w:rsidR="005D1537" w:rsidRDefault="005D1537" w:rsidP="00B15997"/>
                <w:p w:rsidR="005D1537" w:rsidRPr="00E22561" w:rsidRDefault="005D1537" w:rsidP="00B15997">
                  <w:r>
                    <w:t>Eksempel på tabell over tredjepartsleveranser</w:t>
                  </w:r>
                </w:p>
                <w:p w:rsidR="005D1537" w:rsidRPr="00E22561" w:rsidRDefault="005D1537" w:rsidP="00B1599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5"/>
                    <w:gridCol w:w="4305"/>
                    <w:gridCol w:w="1561"/>
                  </w:tblGrid>
                  <w:tr w:rsidR="005D1537" w:rsidRPr="00E22561" w:rsidTr="00BB3367">
                    <w:trPr>
                      <w:trHeight w:val="1021"/>
                    </w:trPr>
                    <w:tc>
                      <w:tcPr>
                        <w:tcW w:w="2121" w:type="dxa"/>
                        <w:shd w:val="clear" w:color="auto" w:fill="D9D9D9"/>
                      </w:tcPr>
                      <w:p w:rsidR="005D1537" w:rsidRPr="00E22561" w:rsidRDefault="005D1537" w:rsidP="00BB3367">
                        <w:pPr>
                          <w:spacing w:before="40"/>
                          <w:rPr>
                            <w:b/>
                            <w:szCs w:val="20"/>
                          </w:rPr>
                        </w:pPr>
                        <w:r w:rsidRPr="00E22561">
                          <w:rPr>
                            <w:b/>
                            <w:szCs w:val="20"/>
                          </w:rPr>
                          <w:t>Tredjepart</w:t>
                        </w:r>
                      </w:p>
                    </w:tc>
                    <w:tc>
                      <w:tcPr>
                        <w:tcW w:w="5392" w:type="dxa"/>
                        <w:shd w:val="clear" w:color="auto" w:fill="D9D9D9"/>
                      </w:tcPr>
                      <w:p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rsidTr="00BB3367">
                    <w:tc>
                      <w:tcPr>
                        <w:tcW w:w="2121" w:type="dxa"/>
                      </w:tcPr>
                      <w:p w:rsidR="005D1537" w:rsidRPr="00E22561" w:rsidRDefault="005D1537" w:rsidP="00BB3367"/>
                    </w:tc>
                    <w:tc>
                      <w:tcPr>
                        <w:tcW w:w="5392" w:type="dxa"/>
                        <w:vAlign w:val="bottom"/>
                      </w:tcPr>
                      <w:p w:rsidR="005D1537" w:rsidRPr="00E22561" w:rsidRDefault="005D1537" w:rsidP="00BB3367"/>
                    </w:tc>
                    <w:tc>
                      <w:tcPr>
                        <w:tcW w:w="1667" w:type="dxa"/>
                      </w:tcPr>
                      <w:p w:rsidR="005D1537" w:rsidRPr="00E22561" w:rsidRDefault="005D1537" w:rsidP="00BB3367"/>
                    </w:tc>
                  </w:tr>
                  <w:tr w:rsidR="005D1537" w:rsidRPr="00E22561" w:rsidTr="00BB3367">
                    <w:tc>
                      <w:tcPr>
                        <w:tcW w:w="2121" w:type="dxa"/>
                      </w:tcPr>
                      <w:p w:rsidR="005D1537" w:rsidRPr="00E22561" w:rsidRDefault="005D1537" w:rsidP="00BB3367"/>
                    </w:tc>
                    <w:tc>
                      <w:tcPr>
                        <w:tcW w:w="5392" w:type="dxa"/>
                        <w:vAlign w:val="bottom"/>
                      </w:tcPr>
                      <w:p w:rsidR="005D1537" w:rsidRPr="00E22561" w:rsidRDefault="005D1537" w:rsidP="00BB3367"/>
                    </w:tc>
                    <w:tc>
                      <w:tcPr>
                        <w:tcW w:w="1667" w:type="dxa"/>
                      </w:tcPr>
                      <w:p w:rsidR="005D1537" w:rsidRPr="00E22561" w:rsidRDefault="005D1537" w:rsidP="00BB3367"/>
                    </w:tc>
                  </w:tr>
                  <w:tr w:rsidR="005D1537" w:rsidRPr="00E22561" w:rsidTr="00BB3367">
                    <w:tc>
                      <w:tcPr>
                        <w:tcW w:w="2121" w:type="dxa"/>
                      </w:tcPr>
                      <w:p w:rsidR="005D1537" w:rsidRPr="00E22561" w:rsidRDefault="005D1537" w:rsidP="00BB3367"/>
                    </w:tc>
                    <w:tc>
                      <w:tcPr>
                        <w:tcW w:w="5392" w:type="dxa"/>
                        <w:vAlign w:val="bottom"/>
                      </w:tcPr>
                      <w:p w:rsidR="005D1537" w:rsidRPr="00E22561" w:rsidRDefault="005D1537" w:rsidP="00BB3367"/>
                    </w:tc>
                    <w:tc>
                      <w:tcPr>
                        <w:tcW w:w="1667" w:type="dxa"/>
                      </w:tcPr>
                      <w:p w:rsidR="005D1537" w:rsidRPr="00E22561" w:rsidRDefault="005D1537" w:rsidP="00BB3367"/>
                    </w:tc>
                  </w:tr>
                  <w:tr w:rsidR="005D1537" w:rsidRPr="00E22561" w:rsidTr="00BB3367">
                    <w:tc>
                      <w:tcPr>
                        <w:tcW w:w="2121" w:type="dxa"/>
                      </w:tcPr>
                      <w:p w:rsidR="005D1537" w:rsidRPr="00E22561" w:rsidRDefault="005D1537" w:rsidP="00BB3367"/>
                    </w:tc>
                    <w:tc>
                      <w:tcPr>
                        <w:tcW w:w="5392" w:type="dxa"/>
                        <w:vAlign w:val="bottom"/>
                      </w:tcPr>
                      <w:p w:rsidR="005D1537" w:rsidRPr="00E22561" w:rsidRDefault="005D1537" w:rsidP="00BB3367"/>
                    </w:tc>
                    <w:tc>
                      <w:tcPr>
                        <w:tcW w:w="1667" w:type="dxa"/>
                      </w:tcPr>
                      <w:p w:rsidR="005D1537" w:rsidRPr="00E22561" w:rsidRDefault="005D1537" w:rsidP="00BB3367"/>
                    </w:tc>
                  </w:tr>
                </w:tbl>
                <w:p w:rsidR="005D1537" w:rsidRPr="00E22561" w:rsidRDefault="005D1537" w:rsidP="00B15997"/>
                <w:p w:rsidR="005D1537" w:rsidRPr="006E645B" w:rsidRDefault="005D1537" w:rsidP="00B15997">
                  <w:r w:rsidRPr="006E645B">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rsidR="005D1537" w:rsidRDefault="005D1537" w:rsidP="00B15997">
                  <w:pPr>
                    <w:jc w:val="center"/>
                  </w:pPr>
                </w:p>
              </w:txbxContent>
            </v:textbox>
          </v:roundrect>
        </w:pict>
      </w:r>
    </w:p>
    <w:sectPr w:rsidR="00BE1B10" w:rsidRPr="00BE1B10" w:rsidSect="009D1FDD">
      <w:head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537" w:rsidRDefault="005D1537" w:rsidP="00EE6CD2">
      <w:r>
        <w:separator/>
      </w:r>
    </w:p>
  </w:endnote>
  <w:endnote w:type="continuationSeparator" w:id="0">
    <w:p w:rsidR="005D1537" w:rsidRDefault="005D1537"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F71FFD">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F71FFD">
      <w:rPr>
        <w:rStyle w:val="Sidetall"/>
        <w:noProof/>
        <w:sz w:val="20"/>
        <w:szCs w:val="20"/>
      </w:rPr>
      <w:t>23</w:t>
    </w:r>
    <w:r w:rsidRPr="002D6B0C">
      <w:rPr>
        <w:rStyle w:val="Sidetall"/>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F71FFD">
      <w:rPr>
        <w:noProof/>
        <w:sz w:val="20"/>
        <w:szCs w:val="20"/>
      </w:rPr>
      <w:t>13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F71FFD">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537" w:rsidRDefault="005D1537" w:rsidP="00EE6CD2">
      <w:r>
        <w:separator/>
      </w:r>
    </w:p>
  </w:footnote>
  <w:footnote w:type="continuationSeparator" w:id="0">
    <w:p w:rsidR="005D1537" w:rsidRDefault="005D1537" w:rsidP="00EE6C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537" w:rsidRDefault="005D1537">
    <w:pPr>
      <w:pStyle w:val="Topptekst"/>
    </w:pPr>
    <w:r>
      <w:rPr>
        <w:rFonts w:ascii="Calibri" w:hAnsi="Calibri"/>
        <w:sz w:val="20"/>
        <w:szCs w:val="20"/>
      </w:rPr>
      <w:t>Bilag til SSA-L</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3CC" w:rsidRDefault="007053CC">
    <w:pPr>
      <w:pStyle w:val="Topptekst"/>
    </w:pPr>
    <w:r>
      <w:rPr>
        <w:rFonts w:ascii="Calibri" w:hAnsi="Calibri"/>
        <w:sz w:val="20"/>
        <w:szCs w:val="20"/>
      </w:rPr>
      <w:t>Bilag til SSA-L – bilag 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537" w:rsidRDefault="005D1537">
    <w:pPr>
      <w:pStyle w:val="Topptekst"/>
    </w:pPr>
    <w:r>
      <w:rPr>
        <w:rFonts w:ascii="Calibri" w:hAnsi="Calibri"/>
        <w:sz w:val="20"/>
        <w:szCs w:val="20"/>
      </w:rPr>
      <w:t>Bilag til SSA-L – bilag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BDC" w:rsidRDefault="00931BDC">
    <w:pPr>
      <w:pStyle w:val="Topptekst"/>
    </w:pPr>
    <w:r>
      <w:rPr>
        <w:rFonts w:ascii="Calibri" w:hAnsi="Calibri"/>
        <w:sz w:val="20"/>
        <w:szCs w:val="20"/>
      </w:rPr>
      <w:t>Bilag til SSA-L – bilag 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5EE" w:rsidRDefault="00BD35EE">
    <w:pPr>
      <w:pStyle w:val="Topptekst"/>
    </w:pPr>
    <w:r>
      <w:rPr>
        <w:rFonts w:ascii="Calibri" w:hAnsi="Calibri"/>
        <w:sz w:val="20"/>
        <w:szCs w:val="20"/>
      </w:rPr>
      <w:t>Bilag til SSA-L – bilag 3</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CFD" w:rsidRDefault="00DE5CFD">
    <w:pPr>
      <w:pStyle w:val="Topptekst"/>
    </w:pPr>
    <w:r>
      <w:rPr>
        <w:rFonts w:ascii="Calibri" w:hAnsi="Calibri"/>
        <w:sz w:val="20"/>
        <w:szCs w:val="20"/>
      </w:rPr>
      <w:t xml:space="preserve">Bilag til SSA-L – bilag </w:t>
    </w:r>
    <w:r w:rsidR="007053CC">
      <w:rPr>
        <w:rFonts w:ascii="Calibri" w:hAnsi="Calibri"/>
        <w:sz w:val="20"/>
        <w:szCs w:val="20"/>
      </w:rPr>
      <w:t>4</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3CC" w:rsidRDefault="007053CC">
    <w:pPr>
      <w:pStyle w:val="Topptekst"/>
    </w:pPr>
    <w:r>
      <w:rPr>
        <w:rFonts w:ascii="Calibri" w:hAnsi="Calibri"/>
        <w:sz w:val="20"/>
        <w:szCs w:val="20"/>
      </w:rPr>
      <w:t>Bilag til SSA-L – bilag 5</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3CC" w:rsidRDefault="007053CC">
    <w:pPr>
      <w:pStyle w:val="Topptekst"/>
    </w:pPr>
    <w:r>
      <w:rPr>
        <w:rFonts w:ascii="Calibri" w:hAnsi="Calibri"/>
        <w:sz w:val="20"/>
        <w:szCs w:val="20"/>
      </w:rPr>
      <w:t>Bilag til SSA-L – bilag 6</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3CC" w:rsidRDefault="007053CC">
    <w:pPr>
      <w:pStyle w:val="Topptekst"/>
    </w:pPr>
    <w:r>
      <w:rPr>
        <w:rFonts w:ascii="Calibri" w:hAnsi="Calibri"/>
        <w:sz w:val="20"/>
        <w:szCs w:val="20"/>
      </w:rPr>
      <w:t>Bilag til SSA-L – bilag 7</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3CC" w:rsidRDefault="007053CC">
    <w:pPr>
      <w:pStyle w:val="Topptekst"/>
    </w:pPr>
    <w:r>
      <w:rPr>
        <w:rFonts w:ascii="Calibri" w:hAnsi="Calibri"/>
        <w:sz w:val="20"/>
        <w:szCs w:val="20"/>
      </w:rPr>
      <w:t>Bilag til SSA-L – bilag 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9">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2">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3">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5">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6">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18">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1">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1"/>
  </w:num>
  <w:num w:numId="2">
    <w:abstractNumId w:val="0"/>
  </w:num>
  <w:num w:numId="3">
    <w:abstractNumId w:val="21"/>
  </w:num>
  <w:num w:numId="4">
    <w:abstractNumId w:val="1"/>
  </w:num>
  <w:num w:numId="5">
    <w:abstractNumId w:val="3"/>
  </w:num>
  <w:num w:numId="6">
    <w:abstractNumId w:val="23"/>
  </w:num>
  <w:num w:numId="7">
    <w:abstractNumId w:val="10"/>
  </w:num>
  <w:num w:numId="8">
    <w:abstractNumId w:val="6"/>
  </w:num>
  <w:num w:numId="9">
    <w:abstractNumId w:val="5"/>
  </w:num>
  <w:num w:numId="10">
    <w:abstractNumId w:val="2"/>
  </w:num>
  <w:num w:numId="11">
    <w:abstractNumId w:val="12"/>
  </w:num>
  <w:num w:numId="12">
    <w:abstractNumId w:val="8"/>
  </w:num>
  <w:num w:numId="13">
    <w:abstractNumId w:val="17"/>
  </w:num>
  <w:num w:numId="14">
    <w:abstractNumId w:val="20"/>
  </w:num>
  <w:num w:numId="15">
    <w:abstractNumId w:val="16"/>
  </w:num>
  <w:num w:numId="16">
    <w:abstractNumId w:val="11"/>
  </w:num>
  <w:num w:numId="17">
    <w:abstractNumId w:val="14"/>
  </w:num>
  <w:num w:numId="18">
    <w:abstractNumId w:val="15"/>
  </w:num>
  <w:num w:numId="19">
    <w:abstractNumId w:val="4"/>
  </w:num>
  <w:num w:numId="20">
    <w:abstractNumId w:val="19"/>
  </w:num>
  <w:num w:numId="21">
    <w:abstractNumId w:val="18"/>
  </w:num>
  <w:num w:numId="22">
    <w:abstractNumId w:val="22"/>
  </w:num>
  <w:num w:numId="23">
    <w:abstractNumId w:val="9"/>
  </w:num>
  <w:num w:numId="24">
    <w:abstractNumId w:val="7"/>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TrackFormatting/>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EE6CD2"/>
    <w:rsid w:val="000011EE"/>
    <w:rsid w:val="00005369"/>
    <w:rsid w:val="000055C2"/>
    <w:rsid w:val="00005F5F"/>
    <w:rsid w:val="00007284"/>
    <w:rsid w:val="000072EB"/>
    <w:rsid w:val="00012353"/>
    <w:rsid w:val="0001424B"/>
    <w:rsid w:val="00015AA6"/>
    <w:rsid w:val="00024534"/>
    <w:rsid w:val="000253C3"/>
    <w:rsid w:val="00034A68"/>
    <w:rsid w:val="000360BF"/>
    <w:rsid w:val="00037555"/>
    <w:rsid w:val="000422E9"/>
    <w:rsid w:val="00042E04"/>
    <w:rsid w:val="000443BF"/>
    <w:rsid w:val="00051814"/>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B4028"/>
    <w:rsid w:val="000C26EA"/>
    <w:rsid w:val="000D1269"/>
    <w:rsid w:val="000D21A1"/>
    <w:rsid w:val="000D2C52"/>
    <w:rsid w:val="000D7CA2"/>
    <w:rsid w:val="000E12B1"/>
    <w:rsid w:val="000E59FA"/>
    <w:rsid w:val="000E66E5"/>
    <w:rsid w:val="000F2BBC"/>
    <w:rsid w:val="000F2D06"/>
    <w:rsid w:val="000F749E"/>
    <w:rsid w:val="00102887"/>
    <w:rsid w:val="001039FF"/>
    <w:rsid w:val="001104BE"/>
    <w:rsid w:val="001135C8"/>
    <w:rsid w:val="0011579A"/>
    <w:rsid w:val="00116ED8"/>
    <w:rsid w:val="001215BA"/>
    <w:rsid w:val="001251CA"/>
    <w:rsid w:val="0012656F"/>
    <w:rsid w:val="00126D47"/>
    <w:rsid w:val="00132454"/>
    <w:rsid w:val="001378BE"/>
    <w:rsid w:val="00137C94"/>
    <w:rsid w:val="00141785"/>
    <w:rsid w:val="0014346F"/>
    <w:rsid w:val="001513DA"/>
    <w:rsid w:val="00153383"/>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740F"/>
    <w:rsid w:val="001C0033"/>
    <w:rsid w:val="001C2174"/>
    <w:rsid w:val="001C3364"/>
    <w:rsid w:val="001C4913"/>
    <w:rsid w:val="001C6160"/>
    <w:rsid w:val="001D2C15"/>
    <w:rsid w:val="001D538E"/>
    <w:rsid w:val="001D6EBA"/>
    <w:rsid w:val="001E10DE"/>
    <w:rsid w:val="001E556E"/>
    <w:rsid w:val="00205EB9"/>
    <w:rsid w:val="00214A46"/>
    <w:rsid w:val="00224C9F"/>
    <w:rsid w:val="00230217"/>
    <w:rsid w:val="00230CD8"/>
    <w:rsid w:val="00230F4A"/>
    <w:rsid w:val="002405E5"/>
    <w:rsid w:val="0024061B"/>
    <w:rsid w:val="00242F73"/>
    <w:rsid w:val="002443F8"/>
    <w:rsid w:val="00245DFC"/>
    <w:rsid w:val="00251A10"/>
    <w:rsid w:val="0025265F"/>
    <w:rsid w:val="0025266B"/>
    <w:rsid w:val="00253019"/>
    <w:rsid w:val="0025401B"/>
    <w:rsid w:val="00262EFF"/>
    <w:rsid w:val="00271F2D"/>
    <w:rsid w:val="002733FF"/>
    <w:rsid w:val="0027696E"/>
    <w:rsid w:val="0028307D"/>
    <w:rsid w:val="00291F31"/>
    <w:rsid w:val="00292FBF"/>
    <w:rsid w:val="002A3CAC"/>
    <w:rsid w:val="002A59C4"/>
    <w:rsid w:val="002A6AC9"/>
    <w:rsid w:val="002B1623"/>
    <w:rsid w:val="002B3856"/>
    <w:rsid w:val="002C0CB2"/>
    <w:rsid w:val="002C2021"/>
    <w:rsid w:val="002D2E20"/>
    <w:rsid w:val="002D68A5"/>
    <w:rsid w:val="002D6B0C"/>
    <w:rsid w:val="002D78FD"/>
    <w:rsid w:val="002E406E"/>
    <w:rsid w:val="002E4204"/>
    <w:rsid w:val="002F2F27"/>
    <w:rsid w:val="002F3E3C"/>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442C2"/>
    <w:rsid w:val="00344CD1"/>
    <w:rsid w:val="003652B3"/>
    <w:rsid w:val="00370063"/>
    <w:rsid w:val="00371FFC"/>
    <w:rsid w:val="003730C8"/>
    <w:rsid w:val="00374743"/>
    <w:rsid w:val="00375932"/>
    <w:rsid w:val="003821BA"/>
    <w:rsid w:val="00383BD3"/>
    <w:rsid w:val="00385473"/>
    <w:rsid w:val="00391E18"/>
    <w:rsid w:val="00393199"/>
    <w:rsid w:val="00393B8A"/>
    <w:rsid w:val="00396851"/>
    <w:rsid w:val="00397A61"/>
    <w:rsid w:val="003A7E1F"/>
    <w:rsid w:val="003B01A8"/>
    <w:rsid w:val="003B7B78"/>
    <w:rsid w:val="003C035B"/>
    <w:rsid w:val="003C4080"/>
    <w:rsid w:val="003C42FD"/>
    <w:rsid w:val="003D1E42"/>
    <w:rsid w:val="003D43B1"/>
    <w:rsid w:val="003D7E3E"/>
    <w:rsid w:val="003E1862"/>
    <w:rsid w:val="003E2BC3"/>
    <w:rsid w:val="003E7D7C"/>
    <w:rsid w:val="003F292F"/>
    <w:rsid w:val="003F3ECE"/>
    <w:rsid w:val="003F5DEA"/>
    <w:rsid w:val="003F5EC5"/>
    <w:rsid w:val="003F647C"/>
    <w:rsid w:val="003F6ED9"/>
    <w:rsid w:val="00401BAC"/>
    <w:rsid w:val="00401D18"/>
    <w:rsid w:val="00407F4F"/>
    <w:rsid w:val="004114C0"/>
    <w:rsid w:val="0041175A"/>
    <w:rsid w:val="00411E32"/>
    <w:rsid w:val="00414B0A"/>
    <w:rsid w:val="00423DB5"/>
    <w:rsid w:val="00423DF0"/>
    <w:rsid w:val="00424DB7"/>
    <w:rsid w:val="004250C1"/>
    <w:rsid w:val="00432CE8"/>
    <w:rsid w:val="00433FA8"/>
    <w:rsid w:val="00435B5F"/>
    <w:rsid w:val="004363C4"/>
    <w:rsid w:val="00436758"/>
    <w:rsid w:val="00436BB1"/>
    <w:rsid w:val="0044010C"/>
    <w:rsid w:val="0044433C"/>
    <w:rsid w:val="00445DAF"/>
    <w:rsid w:val="004523EB"/>
    <w:rsid w:val="00454902"/>
    <w:rsid w:val="00456B4F"/>
    <w:rsid w:val="004612CB"/>
    <w:rsid w:val="00462244"/>
    <w:rsid w:val="00466610"/>
    <w:rsid w:val="00466DFE"/>
    <w:rsid w:val="00466FFC"/>
    <w:rsid w:val="00474E16"/>
    <w:rsid w:val="00486886"/>
    <w:rsid w:val="004932CB"/>
    <w:rsid w:val="00494C39"/>
    <w:rsid w:val="00495324"/>
    <w:rsid w:val="004A4E7C"/>
    <w:rsid w:val="004A5268"/>
    <w:rsid w:val="004A56A2"/>
    <w:rsid w:val="004B03AA"/>
    <w:rsid w:val="004B37DE"/>
    <w:rsid w:val="004B69FB"/>
    <w:rsid w:val="004C249E"/>
    <w:rsid w:val="004C2FD6"/>
    <w:rsid w:val="004C4802"/>
    <w:rsid w:val="004C5546"/>
    <w:rsid w:val="004D0EAE"/>
    <w:rsid w:val="004D2153"/>
    <w:rsid w:val="004E42B1"/>
    <w:rsid w:val="004F09D4"/>
    <w:rsid w:val="004F1740"/>
    <w:rsid w:val="004F1838"/>
    <w:rsid w:val="004F4E2E"/>
    <w:rsid w:val="004F642F"/>
    <w:rsid w:val="004F75DC"/>
    <w:rsid w:val="00507DDD"/>
    <w:rsid w:val="005130C2"/>
    <w:rsid w:val="00521C9E"/>
    <w:rsid w:val="00523331"/>
    <w:rsid w:val="00530805"/>
    <w:rsid w:val="00530B4A"/>
    <w:rsid w:val="005341E1"/>
    <w:rsid w:val="00540AC5"/>
    <w:rsid w:val="005418DE"/>
    <w:rsid w:val="00542478"/>
    <w:rsid w:val="00545FA0"/>
    <w:rsid w:val="005502A3"/>
    <w:rsid w:val="0055120A"/>
    <w:rsid w:val="00553731"/>
    <w:rsid w:val="005619BC"/>
    <w:rsid w:val="00563A38"/>
    <w:rsid w:val="00563FAF"/>
    <w:rsid w:val="005723D7"/>
    <w:rsid w:val="00572627"/>
    <w:rsid w:val="0058159A"/>
    <w:rsid w:val="0058397D"/>
    <w:rsid w:val="005841C0"/>
    <w:rsid w:val="00587DC8"/>
    <w:rsid w:val="00592679"/>
    <w:rsid w:val="005A52F7"/>
    <w:rsid w:val="005B16AF"/>
    <w:rsid w:val="005B1C38"/>
    <w:rsid w:val="005B451A"/>
    <w:rsid w:val="005B5174"/>
    <w:rsid w:val="005B7755"/>
    <w:rsid w:val="005C154E"/>
    <w:rsid w:val="005C6CA4"/>
    <w:rsid w:val="005D1537"/>
    <w:rsid w:val="005D679F"/>
    <w:rsid w:val="005D7002"/>
    <w:rsid w:val="005E3E85"/>
    <w:rsid w:val="005E5B2D"/>
    <w:rsid w:val="005F055F"/>
    <w:rsid w:val="005F2A80"/>
    <w:rsid w:val="005F6726"/>
    <w:rsid w:val="00602809"/>
    <w:rsid w:val="006075ED"/>
    <w:rsid w:val="00611149"/>
    <w:rsid w:val="00614BCD"/>
    <w:rsid w:val="006168EE"/>
    <w:rsid w:val="00622586"/>
    <w:rsid w:val="00625DB0"/>
    <w:rsid w:val="00631AEE"/>
    <w:rsid w:val="00631C26"/>
    <w:rsid w:val="006350F5"/>
    <w:rsid w:val="00644309"/>
    <w:rsid w:val="00646485"/>
    <w:rsid w:val="006466A0"/>
    <w:rsid w:val="00651689"/>
    <w:rsid w:val="006542B8"/>
    <w:rsid w:val="00656A6E"/>
    <w:rsid w:val="00656D8F"/>
    <w:rsid w:val="00661DA5"/>
    <w:rsid w:val="00662994"/>
    <w:rsid w:val="0067261D"/>
    <w:rsid w:val="00674E85"/>
    <w:rsid w:val="006761C8"/>
    <w:rsid w:val="00677B75"/>
    <w:rsid w:val="006804A9"/>
    <w:rsid w:val="00682FA9"/>
    <w:rsid w:val="00696C5B"/>
    <w:rsid w:val="006A3C15"/>
    <w:rsid w:val="006A67A7"/>
    <w:rsid w:val="006B09E0"/>
    <w:rsid w:val="006B4341"/>
    <w:rsid w:val="006B6256"/>
    <w:rsid w:val="006C12B9"/>
    <w:rsid w:val="006C2ACB"/>
    <w:rsid w:val="006C607B"/>
    <w:rsid w:val="006C7273"/>
    <w:rsid w:val="006D11CD"/>
    <w:rsid w:val="006D18D6"/>
    <w:rsid w:val="006D276E"/>
    <w:rsid w:val="006D535E"/>
    <w:rsid w:val="006E113A"/>
    <w:rsid w:val="006E2B00"/>
    <w:rsid w:val="006E645B"/>
    <w:rsid w:val="006E6532"/>
    <w:rsid w:val="006F02BE"/>
    <w:rsid w:val="006F1FD4"/>
    <w:rsid w:val="006F78EF"/>
    <w:rsid w:val="007017D3"/>
    <w:rsid w:val="0070193F"/>
    <w:rsid w:val="007020EC"/>
    <w:rsid w:val="007053CC"/>
    <w:rsid w:val="00705BE8"/>
    <w:rsid w:val="00711094"/>
    <w:rsid w:val="00715FE8"/>
    <w:rsid w:val="007214BB"/>
    <w:rsid w:val="00722705"/>
    <w:rsid w:val="00725B40"/>
    <w:rsid w:val="007278D4"/>
    <w:rsid w:val="00733E15"/>
    <w:rsid w:val="00734768"/>
    <w:rsid w:val="00735B93"/>
    <w:rsid w:val="00736791"/>
    <w:rsid w:val="00745363"/>
    <w:rsid w:val="007627B8"/>
    <w:rsid w:val="00766C08"/>
    <w:rsid w:val="00770090"/>
    <w:rsid w:val="00773626"/>
    <w:rsid w:val="00774E71"/>
    <w:rsid w:val="00776CEB"/>
    <w:rsid w:val="00792296"/>
    <w:rsid w:val="00792768"/>
    <w:rsid w:val="007A1CB7"/>
    <w:rsid w:val="007A420D"/>
    <w:rsid w:val="007A6F63"/>
    <w:rsid w:val="007B4867"/>
    <w:rsid w:val="007B69E2"/>
    <w:rsid w:val="007B7EC7"/>
    <w:rsid w:val="007C57D5"/>
    <w:rsid w:val="007D541D"/>
    <w:rsid w:val="007D7435"/>
    <w:rsid w:val="007E02D1"/>
    <w:rsid w:val="007E0AA9"/>
    <w:rsid w:val="007E2449"/>
    <w:rsid w:val="007F0FE9"/>
    <w:rsid w:val="007F33C0"/>
    <w:rsid w:val="007F7FB0"/>
    <w:rsid w:val="00800CBF"/>
    <w:rsid w:val="0080224E"/>
    <w:rsid w:val="0080435D"/>
    <w:rsid w:val="00804C4F"/>
    <w:rsid w:val="00804E51"/>
    <w:rsid w:val="008131CB"/>
    <w:rsid w:val="00814778"/>
    <w:rsid w:val="008152B0"/>
    <w:rsid w:val="00816BFA"/>
    <w:rsid w:val="00826C94"/>
    <w:rsid w:val="00830EBE"/>
    <w:rsid w:val="00830FE7"/>
    <w:rsid w:val="00832F8F"/>
    <w:rsid w:val="008333B3"/>
    <w:rsid w:val="008352BC"/>
    <w:rsid w:val="0084032F"/>
    <w:rsid w:val="00842FDD"/>
    <w:rsid w:val="0086349C"/>
    <w:rsid w:val="008646B3"/>
    <w:rsid w:val="008655DA"/>
    <w:rsid w:val="0086699F"/>
    <w:rsid w:val="00872948"/>
    <w:rsid w:val="0087471C"/>
    <w:rsid w:val="00875108"/>
    <w:rsid w:val="008832A4"/>
    <w:rsid w:val="0088511D"/>
    <w:rsid w:val="008866E8"/>
    <w:rsid w:val="00892CA1"/>
    <w:rsid w:val="00893E2F"/>
    <w:rsid w:val="008966B7"/>
    <w:rsid w:val="00896EDA"/>
    <w:rsid w:val="008A0CEA"/>
    <w:rsid w:val="008A12BE"/>
    <w:rsid w:val="008A2030"/>
    <w:rsid w:val="008A5757"/>
    <w:rsid w:val="008B2098"/>
    <w:rsid w:val="008B2281"/>
    <w:rsid w:val="008B3C57"/>
    <w:rsid w:val="008B591B"/>
    <w:rsid w:val="008C1A46"/>
    <w:rsid w:val="008D568D"/>
    <w:rsid w:val="008E410E"/>
    <w:rsid w:val="008E4467"/>
    <w:rsid w:val="008E7677"/>
    <w:rsid w:val="008F3D0A"/>
    <w:rsid w:val="008F642B"/>
    <w:rsid w:val="0090181D"/>
    <w:rsid w:val="00901C54"/>
    <w:rsid w:val="009132BF"/>
    <w:rsid w:val="009135F6"/>
    <w:rsid w:val="00914CBD"/>
    <w:rsid w:val="0091740B"/>
    <w:rsid w:val="00921E64"/>
    <w:rsid w:val="00924541"/>
    <w:rsid w:val="00924F9C"/>
    <w:rsid w:val="00927014"/>
    <w:rsid w:val="00927D66"/>
    <w:rsid w:val="00931BDC"/>
    <w:rsid w:val="00934D2C"/>
    <w:rsid w:val="009417A9"/>
    <w:rsid w:val="00941A68"/>
    <w:rsid w:val="0094298D"/>
    <w:rsid w:val="00946675"/>
    <w:rsid w:val="0095157A"/>
    <w:rsid w:val="009549F7"/>
    <w:rsid w:val="00956A12"/>
    <w:rsid w:val="00967C34"/>
    <w:rsid w:val="009701C6"/>
    <w:rsid w:val="00970920"/>
    <w:rsid w:val="00972674"/>
    <w:rsid w:val="00974888"/>
    <w:rsid w:val="00984702"/>
    <w:rsid w:val="00984808"/>
    <w:rsid w:val="00986E6C"/>
    <w:rsid w:val="00993FE3"/>
    <w:rsid w:val="009A2450"/>
    <w:rsid w:val="009B49C8"/>
    <w:rsid w:val="009C73A8"/>
    <w:rsid w:val="009D1FDD"/>
    <w:rsid w:val="009D6CE0"/>
    <w:rsid w:val="009D773C"/>
    <w:rsid w:val="009E03D6"/>
    <w:rsid w:val="009E08C2"/>
    <w:rsid w:val="009E0DC7"/>
    <w:rsid w:val="009E2FA6"/>
    <w:rsid w:val="009E3FAD"/>
    <w:rsid w:val="009E753C"/>
    <w:rsid w:val="009F21CA"/>
    <w:rsid w:val="009F2C6D"/>
    <w:rsid w:val="009F4D7F"/>
    <w:rsid w:val="009F51C5"/>
    <w:rsid w:val="009F5292"/>
    <w:rsid w:val="009F5306"/>
    <w:rsid w:val="009F59DD"/>
    <w:rsid w:val="00A0022D"/>
    <w:rsid w:val="00A00C38"/>
    <w:rsid w:val="00A0538C"/>
    <w:rsid w:val="00A05785"/>
    <w:rsid w:val="00A07AF6"/>
    <w:rsid w:val="00A15955"/>
    <w:rsid w:val="00A17215"/>
    <w:rsid w:val="00A17989"/>
    <w:rsid w:val="00A17B18"/>
    <w:rsid w:val="00A2181C"/>
    <w:rsid w:val="00A25FE5"/>
    <w:rsid w:val="00A27926"/>
    <w:rsid w:val="00A31132"/>
    <w:rsid w:val="00A334F8"/>
    <w:rsid w:val="00A358AC"/>
    <w:rsid w:val="00A53C1A"/>
    <w:rsid w:val="00A572D3"/>
    <w:rsid w:val="00A60A4A"/>
    <w:rsid w:val="00A60F7E"/>
    <w:rsid w:val="00A61039"/>
    <w:rsid w:val="00A64D3A"/>
    <w:rsid w:val="00A72B44"/>
    <w:rsid w:val="00A75412"/>
    <w:rsid w:val="00A75ACF"/>
    <w:rsid w:val="00A76B3E"/>
    <w:rsid w:val="00A82481"/>
    <w:rsid w:val="00A83191"/>
    <w:rsid w:val="00A868FC"/>
    <w:rsid w:val="00A87353"/>
    <w:rsid w:val="00A8748B"/>
    <w:rsid w:val="00A94D44"/>
    <w:rsid w:val="00AA0AA6"/>
    <w:rsid w:val="00AA3DCA"/>
    <w:rsid w:val="00AA69AA"/>
    <w:rsid w:val="00AB2D92"/>
    <w:rsid w:val="00AC0732"/>
    <w:rsid w:val="00AC5C36"/>
    <w:rsid w:val="00AC5C92"/>
    <w:rsid w:val="00AD2B94"/>
    <w:rsid w:val="00AE0971"/>
    <w:rsid w:val="00AE11FC"/>
    <w:rsid w:val="00AF6244"/>
    <w:rsid w:val="00B02D85"/>
    <w:rsid w:val="00B10F5F"/>
    <w:rsid w:val="00B1161C"/>
    <w:rsid w:val="00B11964"/>
    <w:rsid w:val="00B15997"/>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71489"/>
    <w:rsid w:val="00B7577D"/>
    <w:rsid w:val="00B81579"/>
    <w:rsid w:val="00B85B87"/>
    <w:rsid w:val="00B86696"/>
    <w:rsid w:val="00B92964"/>
    <w:rsid w:val="00B92C58"/>
    <w:rsid w:val="00B92DB1"/>
    <w:rsid w:val="00B95417"/>
    <w:rsid w:val="00B9622E"/>
    <w:rsid w:val="00B97B67"/>
    <w:rsid w:val="00BA063D"/>
    <w:rsid w:val="00BA2DBF"/>
    <w:rsid w:val="00BA3AFD"/>
    <w:rsid w:val="00BB3367"/>
    <w:rsid w:val="00BB53BE"/>
    <w:rsid w:val="00BB6507"/>
    <w:rsid w:val="00BB70A7"/>
    <w:rsid w:val="00BC0398"/>
    <w:rsid w:val="00BC1143"/>
    <w:rsid w:val="00BC45AE"/>
    <w:rsid w:val="00BC501F"/>
    <w:rsid w:val="00BC6154"/>
    <w:rsid w:val="00BC6351"/>
    <w:rsid w:val="00BD35EE"/>
    <w:rsid w:val="00BE1B10"/>
    <w:rsid w:val="00BE5685"/>
    <w:rsid w:val="00BF4A7E"/>
    <w:rsid w:val="00BF7268"/>
    <w:rsid w:val="00C018DF"/>
    <w:rsid w:val="00C0200A"/>
    <w:rsid w:val="00C03960"/>
    <w:rsid w:val="00C03C36"/>
    <w:rsid w:val="00C1139D"/>
    <w:rsid w:val="00C17A01"/>
    <w:rsid w:val="00C302A9"/>
    <w:rsid w:val="00C3500F"/>
    <w:rsid w:val="00C37555"/>
    <w:rsid w:val="00C441C8"/>
    <w:rsid w:val="00C4494E"/>
    <w:rsid w:val="00C50CA0"/>
    <w:rsid w:val="00C56C8E"/>
    <w:rsid w:val="00C624FE"/>
    <w:rsid w:val="00C62F03"/>
    <w:rsid w:val="00C6398C"/>
    <w:rsid w:val="00C65675"/>
    <w:rsid w:val="00C67F2B"/>
    <w:rsid w:val="00C736C7"/>
    <w:rsid w:val="00C77A4D"/>
    <w:rsid w:val="00C839E8"/>
    <w:rsid w:val="00C84633"/>
    <w:rsid w:val="00C856B4"/>
    <w:rsid w:val="00C919E9"/>
    <w:rsid w:val="00C94797"/>
    <w:rsid w:val="00C94C68"/>
    <w:rsid w:val="00CA428E"/>
    <w:rsid w:val="00CA48BA"/>
    <w:rsid w:val="00CA7596"/>
    <w:rsid w:val="00CA78D4"/>
    <w:rsid w:val="00CB45F9"/>
    <w:rsid w:val="00CB4B4F"/>
    <w:rsid w:val="00CC0980"/>
    <w:rsid w:val="00CD12A2"/>
    <w:rsid w:val="00CD14A1"/>
    <w:rsid w:val="00CD19D7"/>
    <w:rsid w:val="00CD26E5"/>
    <w:rsid w:val="00CD3E08"/>
    <w:rsid w:val="00CD5FA3"/>
    <w:rsid w:val="00CD6820"/>
    <w:rsid w:val="00CE4B2A"/>
    <w:rsid w:val="00CE59A0"/>
    <w:rsid w:val="00CF0D3E"/>
    <w:rsid w:val="00CF13F8"/>
    <w:rsid w:val="00CF1894"/>
    <w:rsid w:val="00CF2E02"/>
    <w:rsid w:val="00D07FAB"/>
    <w:rsid w:val="00D10514"/>
    <w:rsid w:val="00D13400"/>
    <w:rsid w:val="00D14231"/>
    <w:rsid w:val="00D14890"/>
    <w:rsid w:val="00D22F8A"/>
    <w:rsid w:val="00D23287"/>
    <w:rsid w:val="00D2393A"/>
    <w:rsid w:val="00D275BB"/>
    <w:rsid w:val="00D305F5"/>
    <w:rsid w:val="00D3240B"/>
    <w:rsid w:val="00D32763"/>
    <w:rsid w:val="00D32A23"/>
    <w:rsid w:val="00D3566D"/>
    <w:rsid w:val="00D35768"/>
    <w:rsid w:val="00D36C2B"/>
    <w:rsid w:val="00D43205"/>
    <w:rsid w:val="00D43636"/>
    <w:rsid w:val="00D4568B"/>
    <w:rsid w:val="00D47537"/>
    <w:rsid w:val="00D50BB8"/>
    <w:rsid w:val="00D51A3B"/>
    <w:rsid w:val="00D53AEB"/>
    <w:rsid w:val="00D56017"/>
    <w:rsid w:val="00D5636B"/>
    <w:rsid w:val="00D5732B"/>
    <w:rsid w:val="00D61BA7"/>
    <w:rsid w:val="00D63B7D"/>
    <w:rsid w:val="00D6485E"/>
    <w:rsid w:val="00D65011"/>
    <w:rsid w:val="00D656DC"/>
    <w:rsid w:val="00D70566"/>
    <w:rsid w:val="00D70A50"/>
    <w:rsid w:val="00D74D43"/>
    <w:rsid w:val="00D90EC2"/>
    <w:rsid w:val="00D92699"/>
    <w:rsid w:val="00D94DE5"/>
    <w:rsid w:val="00DA22A4"/>
    <w:rsid w:val="00DA4337"/>
    <w:rsid w:val="00DA581B"/>
    <w:rsid w:val="00DB22B7"/>
    <w:rsid w:val="00DC0007"/>
    <w:rsid w:val="00DC17D9"/>
    <w:rsid w:val="00DC232C"/>
    <w:rsid w:val="00DC3EE7"/>
    <w:rsid w:val="00DC4CC9"/>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10C8E"/>
    <w:rsid w:val="00E16251"/>
    <w:rsid w:val="00E22561"/>
    <w:rsid w:val="00E303FB"/>
    <w:rsid w:val="00E32F2B"/>
    <w:rsid w:val="00E41192"/>
    <w:rsid w:val="00E419AB"/>
    <w:rsid w:val="00E44C1A"/>
    <w:rsid w:val="00E45326"/>
    <w:rsid w:val="00E46C1D"/>
    <w:rsid w:val="00E5005A"/>
    <w:rsid w:val="00E53E1B"/>
    <w:rsid w:val="00E53F5B"/>
    <w:rsid w:val="00E54C6E"/>
    <w:rsid w:val="00E56332"/>
    <w:rsid w:val="00E563A8"/>
    <w:rsid w:val="00E64DE7"/>
    <w:rsid w:val="00E67975"/>
    <w:rsid w:val="00E67F46"/>
    <w:rsid w:val="00E70F0C"/>
    <w:rsid w:val="00E72812"/>
    <w:rsid w:val="00E74144"/>
    <w:rsid w:val="00E74E01"/>
    <w:rsid w:val="00E77708"/>
    <w:rsid w:val="00E80D16"/>
    <w:rsid w:val="00E82A8B"/>
    <w:rsid w:val="00E82F4D"/>
    <w:rsid w:val="00E84AB6"/>
    <w:rsid w:val="00E86BC2"/>
    <w:rsid w:val="00E91307"/>
    <w:rsid w:val="00E94EB9"/>
    <w:rsid w:val="00E954DA"/>
    <w:rsid w:val="00E9717E"/>
    <w:rsid w:val="00EA04E5"/>
    <w:rsid w:val="00EA2C2E"/>
    <w:rsid w:val="00EA2F8E"/>
    <w:rsid w:val="00EA3EF3"/>
    <w:rsid w:val="00EA44B3"/>
    <w:rsid w:val="00EB0E86"/>
    <w:rsid w:val="00EB24D3"/>
    <w:rsid w:val="00EB5F12"/>
    <w:rsid w:val="00EC1017"/>
    <w:rsid w:val="00EC2646"/>
    <w:rsid w:val="00EC4069"/>
    <w:rsid w:val="00EC72F8"/>
    <w:rsid w:val="00ED7564"/>
    <w:rsid w:val="00ED7BEF"/>
    <w:rsid w:val="00EE59C1"/>
    <w:rsid w:val="00EE6CD2"/>
    <w:rsid w:val="00EF191C"/>
    <w:rsid w:val="00EF311D"/>
    <w:rsid w:val="00EF3BA4"/>
    <w:rsid w:val="00EF5B49"/>
    <w:rsid w:val="00EF613F"/>
    <w:rsid w:val="00F1095C"/>
    <w:rsid w:val="00F12E0A"/>
    <w:rsid w:val="00F145D4"/>
    <w:rsid w:val="00F15AA0"/>
    <w:rsid w:val="00F165C4"/>
    <w:rsid w:val="00F16C67"/>
    <w:rsid w:val="00F20556"/>
    <w:rsid w:val="00F205BB"/>
    <w:rsid w:val="00F21335"/>
    <w:rsid w:val="00F251F6"/>
    <w:rsid w:val="00F401FF"/>
    <w:rsid w:val="00F451DC"/>
    <w:rsid w:val="00F46A50"/>
    <w:rsid w:val="00F4772C"/>
    <w:rsid w:val="00F50D66"/>
    <w:rsid w:val="00F615FC"/>
    <w:rsid w:val="00F62A30"/>
    <w:rsid w:val="00F63232"/>
    <w:rsid w:val="00F70A6E"/>
    <w:rsid w:val="00F71909"/>
    <w:rsid w:val="00F71FFD"/>
    <w:rsid w:val="00F7527E"/>
    <w:rsid w:val="00F7565F"/>
    <w:rsid w:val="00F80629"/>
    <w:rsid w:val="00F817BF"/>
    <w:rsid w:val="00F8215B"/>
    <w:rsid w:val="00F83363"/>
    <w:rsid w:val="00F84C18"/>
    <w:rsid w:val="00FA0D5E"/>
    <w:rsid w:val="00FA0FAA"/>
    <w:rsid w:val="00FA67AA"/>
    <w:rsid w:val="00FA6A0A"/>
    <w:rsid w:val="00FB1D39"/>
    <w:rsid w:val="00FB23BB"/>
    <w:rsid w:val="00FC18B6"/>
    <w:rsid w:val="00FC5BB3"/>
    <w:rsid w:val="00FD1B1A"/>
    <w:rsid w:val="00FD4054"/>
    <w:rsid w:val="00FD4F7D"/>
    <w:rsid w:val="00FD51BD"/>
    <w:rsid w:val="00FD7466"/>
    <w:rsid w:val="00FE5BE4"/>
    <w:rsid w:val="00FE732F"/>
    <w:rsid w:val="00FF2795"/>
    <w:rsid w:val="00FF439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b-NO" w:eastAsia="nb-N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530188924">
          <w:marLeft w:val="288"/>
          <w:marRight w:val="0"/>
          <w:marTop w:val="203"/>
          <w:marBottom w:val="0"/>
          <w:divBdr>
            <w:top w:val="none" w:sz="0" w:space="0" w:color="auto"/>
            <w:left w:val="none" w:sz="0" w:space="0" w:color="auto"/>
            <w:bottom w:val="none" w:sz="0" w:space="0" w:color="auto"/>
            <w:right w:val="none" w:sz="0" w:space="0" w:color="auto"/>
          </w:divBdr>
        </w:div>
        <w:div w:id="123275416">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132200644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 w:id="281962730">
          <w:marLeft w:val="432"/>
          <w:marRight w:val="0"/>
          <w:marTop w:val="115"/>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yperlink" Target="mailto:ssa-post@difi.no"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0.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9.xml"/><Relationship Id="rId10" Type="http://schemas.openxmlformats.org/officeDocument/2006/relationships/image" Target="media/image2.png"/><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eader" Target="header8.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75A74-BB13-498C-B12E-5B351231F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15DCD7E4</Template>
  <TotalTime>0</TotalTime>
  <Pages>23</Pages>
  <Words>416</Words>
  <Characters>4281</Characters>
  <Application>Microsoft Office Word</Application>
  <DocSecurity>0</DocSecurity>
  <Lines>35</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4688</CharactersWithSpaces>
  <SharedDoc>false</SharedDoc>
  <HLinks>
    <vt:vector size="60" baseType="variant">
      <vt:variant>
        <vt:i4>1179702</vt:i4>
      </vt:variant>
      <vt:variant>
        <vt:i4>56</vt:i4>
      </vt:variant>
      <vt:variant>
        <vt:i4>0</vt:i4>
      </vt:variant>
      <vt:variant>
        <vt:i4>5</vt:i4>
      </vt:variant>
      <vt:variant>
        <vt:lpwstr/>
      </vt:variant>
      <vt:variant>
        <vt:lpwstr>_Toc423608191</vt:lpwstr>
      </vt:variant>
      <vt:variant>
        <vt:i4>1179702</vt:i4>
      </vt:variant>
      <vt:variant>
        <vt:i4>50</vt:i4>
      </vt:variant>
      <vt:variant>
        <vt:i4>0</vt:i4>
      </vt:variant>
      <vt:variant>
        <vt:i4>5</vt:i4>
      </vt:variant>
      <vt:variant>
        <vt:lpwstr/>
      </vt:variant>
      <vt:variant>
        <vt:lpwstr>_Toc423608190</vt:lpwstr>
      </vt:variant>
      <vt:variant>
        <vt:i4>1245238</vt:i4>
      </vt:variant>
      <vt:variant>
        <vt:i4>44</vt:i4>
      </vt:variant>
      <vt:variant>
        <vt:i4>0</vt:i4>
      </vt:variant>
      <vt:variant>
        <vt:i4>5</vt:i4>
      </vt:variant>
      <vt:variant>
        <vt:lpwstr/>
      </vt:variant>
      <vt:variant>
        <vt:lpwstr>_Toc423608189</vt:lpwstr>
      </vt:variant>
      <vt:variant>
        <vt:i4>1245238</vt:i4>
      </vt:variant>
      <vt:variant>
        <vt:i4>38</vt:i4>
      </vt:variant>
      <vt:variant>
        <vt:i4>0</vt:i4>
      </vt:variant>
      <vt:variant>
        <vt:i4>5</vt:i4>
      </vt:variant>
      <vt:variant>
        <vt:lpwstr/>
      </vt:variant>
      <vt:variant>
        <vt:lpwstr>_Toc423608188</vt:lpwstr>
      </vt:variant>
      <vt:variant>
        <vt:i4>1245238</vt:i4>
      </vt:variant>
      <vt:variant>
        <vt:i4>32</vt:i4>
      </vt:variant>
      <vt:variant>
        <vt:i4>0</vt:i4>
      </vt:variant>
      <vt:variant>
        <vt:i4>5</vt:i4>
      </vt:variant>
      <vt:variant>
        <vt:lpwstr/>
      </vt:variant>
      <vt:variant>
        <vt:lpwstr>_Toc423608187</vt:lpwstr>
      </vt:variant>
      <vt:variant>
        <vt:i4>1245238</vt:i4>
      </vt:variant>
      <vt:variant>
        <vt:i4>26</vt:i4>
      </vt:variant>
      <vt:variant>
        <vt:i4>0</vt:i4>
      </vt:variant>
      <vt:variant>
        <vt:i4>5</vt:i4>
      </vt:variant>
      <vt:variant>
        <vt:lpwstr/>
      </vt:variant>
      <vt:variant>
        <vt:lpwstr>_Toc423608186</vt:lpwstr>
      </vt:variant>
      <vt:variant>
        <vt:i4>1245238</vt:i4>
      </vt:variant>
      <vt:variant>
        <vt:i4>20</vt:i4>
      </vt:variant>
      <vt:variant>
        <vt:i4>0</vt:i4>
      </vt:variant>
      <vt:variant>
        <vt:i4>5</vt:i4>
      </vt:variant>
      <vt:variant>
        <vt:lpwstr/>
      </vt:variant>
      <vt:variant>
        <vt:lpwstr>_Toc423608185</vt:lpwstr>
      </vt:variant>
      <vt:variant>
        <vt:i4>1245238</vt:i4>
      </vt:variant>
      <vt:variant>
        <vt:i4>14</vt:i4>
      </vt:variant>
      <vt:variant>
        <vt:i4>0</vt:i4>
      </vt:variant>
      <vt:variant>
        <vt:i4>5</vt:i4>
      </vt:variant>
      <vt:variant>
        <vt:lpwstr/>
      </vt:variant>
      <vt:variant>
        <vt:lpwstr>_Toc423608184</vt:lpwstr>
      </vt:variant>
      <vt:variant>
        <vt:i4>1245238</vt:i4>
      </vt:variant>
      <vt:variant>
        <vt:i4>8</vt:i4>
      </vt:variant>
      <vt:variant>
        <vt:i4>0</vt:i4>
      </vt:variant>
      <vt:variant>
        <vt:i4>5</vt:i4>
      </vt:variant>
      <vt:variant>
        <vt:lpwstr/>
      </vt:variant>
      <vt:variant>
        <vt:lpwstr>_Toc423608183</vt:lpwstr>
      </vt:variant>
      <vt:variant>
        <vt:i4>1245238</vt:i4>
      </vt:variant>
      <vt:variant>
        <vt:i4>2</vt:i4>
      </vt:variant>
      <vt:variant>
        <vt:i4>0</vt:i4>
      </vt:variant>
      <vt:variant>
        <vt:i4>5</vt:i4>
      </vt:variant>
      <vt:variant>
        <vt:lpwstr/>
      </vt:variant>
      <vt:variant>
        <vt:lpwstr>_Toc423608182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2018-02-28T13:04:00Z</dcterms:created>
  <dcterms:modified xsi:type="dcterms:W3CDTF">2019-09-23T08:31:00Z</dcterms:modified>
</cp:coreProperties>
</file>